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481D" w14:textId="1C3ECC6A"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D60349">
        <w:rPr>
          <w:rFonts w:ascii="Arial" w:hAnsi="Arial" w:cs="Arial"/>
          <w:b/>
        </w:rPr>
        <w:t>8</w:t>
      </w:r>
      <w:r w:rsidRPr="00CE79F1">
        <w:rPr>
          <w:rFonts w:ascii="Arial" w:hAnsi="Arial" w:cs="Arial"/>
          <w:b/>
        </w:rPr>
        <w:tab/>
      </w:r>
      <w:r w:rsidR="002A6646" w:rsidRPr="002A6646">
        <w:rPr>
          <w:rFonts w:ascii="Arial" w:hAnsi="Arial" w:cs="Arial"/>
          <w:b/>
        </w:rPr>
        <w:t>S6-253201</w:t>
      </w:r>
    </w:p>
    <w:p w14:paraId="7A26AE8D" w14:textId="00B32485" w:rsidR="009B376A" w:rsidRPr="009B376A" w:rsidRDefault="1FC3ABCC" w:rsidP="00FEDCD5">
      <w:pPr>
        <w:pBdr>
          <w:bottom w:val="single" w:sz="4" w:space="1" w:color="auto"/>
        </w:pBdr>
        <w:tabs>
          <w:tab w:val="right" w:pos="9214"/>
        </w:tabs>
        <w:spacing w:after="0"/>
        <w:rPr>
          <w:rFonts w:ascii="Arial" w:hAnsi="Arial" w:cs="Arial"/>
          <w:b/>
          <w:bCs/>
        </w:rPr>
      </w:pPr>
      <w:r w:rsidRPr="00FEDCD5">
        <w:rPr>
          <w:rFonts w:ascii="Arial" w:hAnsi="Arial" w:cs="Arial"/>
          <w:b/>
          <w:bCs/>
        </w:rPr>
        <w:t>Gothenburg, Sweden</w:t>
      </w:r>
      <w:r w:rsidR="34C5F7DB" w:rsidRPr="00FEDCD5">
        <w:rPr>
          <w:rFonts w:ascii="Arial" w:hAnsi="Arial" w:cs="Arial"/>
          <w:b/>
          <w:bCs/>
        </w:rPr>
        <w:t xml:space="preserve"> </w:t>
      </w:r>
      <w:r w:rsidR="33527875" w:rsidRPr="00FEDCD5">
        <w:rPr>
          <w:rFonts w:ascii="Arial" w:hAnsi="Arial" w:cs="Arial"/>
          <w:b/>
          <w:bCs/>
        </w:rPr>
        <w:t>25</w:t>
      </w:r>
      <w:r w:rsidR="33527875" w:rsidRPr="00FEDCD5">
        <w:rPr>
          <w:rFonts w:ascii="Arial" w:hAnsi="Arial" w:cs="Arial"/>
          <w:b/>
          <w:bCs/>
          <w:vertAlign w:val="superscript"/>
        </w:rPr>
        <w:t>th</w:t>
      </w:r>
      <w:r w:rsidR="33527875" w:rsidRPr="00FEDCD5">
        <w:rPr>
          <w:rFonts w:ascii="Arial" w:hAnsi="Arial" w:cs="Arial"/>
          <w:b/>
          <w:bCs/>
        </w:rPr>
        <w:t xml:space="preserve"> – 29</w:t>
      </w:r>
      <w:r w:rsidR="33527875" w:rsidRPr="00FEDCD5">
        <w:rPr>
          <w:rFonts w:ascii="Arial" w:hAnsi="Arial" w:cs="Arial"/>
          <w:b/>
          <w:bCs/>
          <w:vertAlign w:val="superscript"/>
        </w:rPr>
        <w:t>th</w:t>
      </w:r>
      <w:r w:rsidR="33527875" w:rsidRPr="00FEDCD5">
        <w:rPr>
          <w:rFonts w:ascii="Arial" w:hAnsi="Arial" w:cs="Arial"/>
          <w:b/>
          <w:bCs/>
        </w:rPr>
        <w:t xml:space="preserve"> August 2025</w:t>
      </w:r>
      <w:r w:rsidR="00A91638">
        <w:tab/>
      </w:r>
      <w:r w:rsidR="7F133ED0" w:rsidRPr="00FEDCD5">
        <w:rPr>
          <w:rFonts w:ascii="Arial" w:hAnsi="Arial" w:cs="Arial"/>
          <w:b/>
          <w:bCs/>
        </w:rPr>
        <w:t>(revision of S6-2</w:t>
      </w:r>
      <w:r w:rsidR="5BEB16A2" w:rsidRPr="00FEDCD5">
        <w:rPr>
          <w:rFonts w:ascii="Arial" w:hAnsi="Arial" w:cs="Arial"/>
          <w:b/>
          <w:bCs/>
        </w:rPr>
        <w:t>5</w:t>
      </w:r>
      <w:r w:rsidR="33527875" w:rsidRPr="00FEDCD5">
        <w:rPr>
          <w:rFonts w:ascii="Arial" w:hAnsi="Arial" w:cs="Arial"/>
          <w:b/>
          <w:bCs/>
        </w:rPr>
        <w:t>3</w:t>
      </w:r>
      <w:r w:rsidR="7F133ED0" w:rsidRPr="00FEDCD5">
        <w:rPr>
          <w:rFonts w:ascii="Arial" w:hAnsi="Arial" w:cs="Arial"/>
          <w:b/>
          <w:bCs/>
        </w:rPr>
        <w:t>xxx)</w:t>
      </w:r>
    </w:p>
    <w:p w14:paraId="390341FF" w14:textId="77777777" w:rsidR="00A45CBF" w:rsidRDefault="00A45CBF" w:rsidP="00A45CBF">
      <w:pPr>
        <w:rPr>
          <w:rFonts w:ascii="Arial" w:hAnsi="Arial"/>
        </w:rPr>
      </w:pPr>
    </w:p>
    <w:p w14:paraId="4D07A755" w14:textId="6F8BA568" w:rsidR="002D1DEF" w:rsidRPr="007564A7" w:rsidRDefault="0B99349F" w:rsidP="002D1DEF">
      <w:pPr>
        <w:tabs>
          <w:tab w:val="left" w:pos="1701"/>
        </w:tabs>
        <w:rPr>
          <w:rFonts w:ascii="Arial" w:eastAsia="SimSun" w:hAnsi="Arial"/>
        </w:rPr>
      </w:pPr>
      <w:r w:rsidRPr="00FEDCD5">
        <w:rPr>
          <w:rFonts w:ascii="Arial" w:eastAsia="SimSun" w:hAnsi="Arial"/>
        </w:rPr>
        <w:t>Source:</w:t>
      </w:r>
      <w:r w:rsidR="002D1DEF">
        <w:tab/>
      </w:r>
      <w:r w:rsidR="5FAC950E" w:rsidRPr="00FEDCD5">
        <w:rPr>
          <w:rFonts w:ascii="Arial" w:eastAsia="SimSun" w:hAnsi="Arial"/>
        </w:rPr>
        <w:t>Nokia</w:t>
      </w:r>
    </w:p>
    <w:p w14:paraId="39AB3D99" w14:textId="747CB2D8" w:rsidR="00A45CBF" w:rsidRPr="007564A7" w:rsidRDefault="10E43198" w:rsidP="007564A7">
      <w:pPr>
        <w:tabs>
          <w:tab w:val="left" w:pos="1701"/>
        </w:tabs>
        <w:rPr>
          <w:rFonts w:ascii="Arial" w:eastAsia="SimSun" w:hAnsi="Arial"/>
        </w:rPr>
      </w:pPr>
      <w:r w:rsidRPr="00FEDCD5">
        <w:rPr>
          <w:rFonts w:ascii="Arial" w:eastAsia="SimSun" w:hAnsi="Arial"/>
        </w:rPr>
        <w:t>Title:</w:t>
      </w:r>
      <w:r w:rsidR="003812EE">
        <w:tab/>
      </w:r>
      <w:r w:rsidR="5FAC950E" w:rsidRPr="00FEDCD5">
        <w:rPr>
          <w:rFonts w:ascii="Arial" w:eastAsia="SimSun" w:hAnsi="Arial"/>
        </w:rPr>
        <w:t>Discussion on usage of New Working Methods (NWM)</w:t>
      </w:r>
      <w:r w:rsidR="62B9D872" w:rsidRPr="00FEDCD5">
        <w:rPr>
          <w:rFonts w:ascii="Arial" w:eastAsia="SimSun" w:hAnsi="Arial"/>
        </w:rPr>
        <w:t xml:space="preserve"> for 6G SA6 SID</w:t>
      </w:r>
    </w:p>
    <w:p w14:paraId="7966E8A0" w14:textId="41548EE7"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0C1326">
        <w:rPr>
          <w:rFonts w:ascii="Arial" w:eastAsia="SimSun" w:hAnsi="Arial"/>
        </w:rPr>
        <w:t>11</w:t>
      </w:r>
      <w:r w:rsidR="001F5EE1">
        <w:rPr>
          <w:rFonts w:ascii="Arial" w:eastAsia="SimSun" w:hAnsi="Arial"/>
        </w:rPr>
        <w:t>.1</w:t>
      </w:r>
    </w:p>
    <w:p w14:paraId="7BF73E5A" w14:textId="5E6EED35" w:rsidR="00A45CBF" w:rsidRPr="007564A7" w:rsidRDefault="06B294E5" w:rsidP="007564A7">
      <w:pPr>
        <w:tabs>
          <w:tab w:val="left" w:pos="1701"/>
        </w:tabs>
        <w:rPr>
          <w:rFonts w:ascii="Arial" w:eastAsia="SimSun" w:hAnsi="Arial"/>
        </w:rPr>
      </w:pPr>
      <w:r w:rsidRPr="00FEDCD5">
        <w:rPr>
          <w:rFonts w:ascii="Arial" w:eastAsia="SimSun" w:hAnsi="Arial"/>
        </w:rPr>
        <w:t>Contact:</w:t>
      </w:r>
      <w:r w:rsidR="00A45CBF">
        <w:tab/>
      </w:r>
      <w:r w:rsidR="55B5AA8E" w:rsidRPr="00FEDCD5">
        <w:rPr>
          <w:rFonts w:ascii="Arial" w:eastAsia="SimSun" w:hAnsi="Arial"/>
        </w:rPr>
        <w:t>Sapan Shah (sapan.shah@nokia.com)</w:t>
      </w:r>
      <w:r w:rsidR="287F0FE7" w:rsidRPr="00FEDCD5">
        <w:rPr>
          <w:rFonts w:ascii="Arial" w:eastAsia="SimSun" w:hAnsi="Arial"/>
        </w:rPr>
        <w:t xml:space="preserve"> </w:t>
      </w:r>
    </w:p>
    <w:p w14:paraId="57200931" w14:textId="77777777" w:rsidR="00A45CBF" w:rsidRDefault="00A45CBF" w:rsidP="00A45CBF">
      <w:pPr>
        <w:pBdr>
          <w:bottom w:val="single" w:sz="6" w:space="1" w:color="auto"/>
        </w:pBdr>
      </w:pPr>
    </w:p>
    <w:p w14:paraId="030D7871" w14:textId="599F4412" w:rsidR="002C3678" w:rsidRPr="002C3678" w:rsidRDefault="002C3678" w:rsidP="5AC65851">
      <w:pPr>
        <w:spacing w:after="200" w:line="276" w:lineRule="auto"/>
        <w:rPr>
          <w:rFonts w:ascii="Arial" w:eastAsia="Calibri" w:hAnsi="Arial" w:cs="Arial"/>
          <w:i/>
          <w:iCs/>
          <w:sz w:val="22"/>
          <w:szCs w:val="22"/>
          <w:lang w:val="nl-NL"/>
        </w:rPr>
      </w:pPr>
      <w:r w:rsidRPr="5AC65851">
        <w:rPr>
          <w:rFonts w:ascii="Arial" w:eastAsia="Calibri" w:hAnsi="Arial" w:cs="Arial"/>
          <w:i/>
          <w:iCs/>
          <w:sz w:val="22"/>
          <w:szCs w:val="22"/>
          <w:lang w:val="nl-NL"/>
        </w:rPr>
        <w:t xml:space="preserve">Abstract: </w:t>
      </w:r>
      <w:r w:rsidR="00431CD4" w:rsidRPr="00F01A13">
        <w:rPr>
          <w:rFonts w:ascii="Arial" w:eastAsia="Calibri" w:hAnsi="Arial" w:cs="Arial"/>
          <w:i/>
          <w:iCs/>
          <w:sz w:val="22"/>
          <w:szCs w:val="22"/>
          <w:lang w:val="en-GB"/>
        </w:rPr>
        <w:t>This discussion paper provides procedure for using NWM for 3GPP SA6</w:t>
      </w:r>
      <w:r w:rsidR="00431CD4" w:rsidRPr="5AC65851">
        <w:rPr>
          <w:rFonts w:ascii="Arial" w:eastAsia="Calibri" w:hAnsi="Arial" w:cs="Arial"/>
          <w:i/>
          <w:iCs/>
          <w:sz w:val="22"/>
          <w:szCs w:val="22"/>
          <w:lang w:val="nl-NL"/>
        </w:rPr>
        <w:t>.</w:t>
      </w:r>
    </w:p>
    <w:p w14:paraId="36D24026" w14:textId="77777777" w:rsidR="00A45CBF" w:rsidRPr="002C3678" w:rsidRDefault="00A45CBF" w:rsidP="00A45CBF">
      <w:pPr>
        <w:rPr>
          <w:lang w:val="nl-NL"/>
        </w:rPr>
      </w:pPr>
    </w:p>
    <w:p w14:paraId="3AF3B505" w14:textId="62A227B7" w:rsidR="00A45CBF" w:rsidRDefault="003D7F77" w:rsidP="00AC2C1E">
      <w:pPr>
        <w:pStyle w:val="Heading2"/>
      </w:pPr>
      <w:r>
        <w:t>1.</w:t>
      </w:r>
      <w:r>
        <w:tab/>
        <w:t>Introduction</w:t>
      </w:r>
    </w:p>
    <w:p w14:paraId="6BCF30CD" w14:textId="77777777" w:rsidR="00547BD6" w:rsidRDefault="00547BD6" w:rsidP="00547BD6">
      <w:r>
        <w:t>3GPP SA6 working group has initiated discussion on work planning for 6G. In this regard, an informal conference call to discuss views from different companies was organized during 25</w:t>
      </w:r>
      <w:r w:rsidRPr="5AC65851">
        <w:rPr>
          <w:vertAlign w:val="superscript"/>
        </w:rPr>
        <w:t>th</w:t>
      </w:r>
      <w:r>
        <w:t xml:space="preserve"> and 26</w:t>
      </w:r>
      <w:r w:rsidRPr="5AC65851">
        <w:rPr>
          <w:vertAlign w:val="superscript"/>
        </w:rPr>
        <w:t>th</w:t>
      </w:r>
      <w:r>
        <w:t xml:space="preserve"> June 2025.</w:t>
      </w:r>
    </w:p>
    <w:p w14:paraId="06900F6E" w14:textId="5DD75646" w:rsidR="00547BD6" w:rsidRDefault="00547BD6" w:rsidP="00547BD6">
      <w:r>
        <w:t>Until Rel-20 (5GA), 3GPP SA6 was working on agreed SIDs/WIDs based on inputs from interested companies. However, going forward in 6G, it is required to prepare a single SID (in alignment with other work group best practices e.g. SA2</w:t>
      </w:r>
      <w:r w:rsidR="6BD17CCC">
        <w:t xml:space="preserve"> </w:t>
      </w:r>
      <w:r w:rsidR="00645EE7">
        <w:t>and</w:t>
      </w:r>
      <w:r w:rsidR="6BD17CCC">
        <w:t xml:space="preserve"> preference of SA plenary Chair</w:t>
      </w:r>
      <w:r>
        <w:t xml:space="preserve">). Considering multiple proposals from interested companies, </w:t>
      </w:r>
      <w:r w:rsidR="1782F542">
        <w:t xml:space="preserve">we need an efficient discussion mechanism </w:t>
      </w:r>
      <w:r w:rsidR="478E0C78">
        <w:t>to derive all the work tasks and converge on a single 6G SID.</w:t>
      </w:r>
    </w:p>
    <w:p w14:paraId="61F9B1A8" w14:textId="45472E7E" w:rsidR="0061498C" w:rsidRDefault="0061498C" w:rsidP="00547BD6">
      <w:r w:rsidRPr="00E1038D">
        <w:rPr>
          <w:highlight w:val="yellow"/>
        </w:rPr>
        <w:t>Nokia proposed to use NWM as means to collect inputs and enable moderated discussion to arrive at agreeable work tasks for 6G and in this regard presented the view in an informal conference call held on 12</w:t>
      </w:r>
      <w:r w:rsidRPr="00E1038D">
        <w:rPr>
          <w:highlight w:val="yellow"/>
          <w:vertAlign w:val="superscript"/>
        </w:rPr>
        <w:t>th</w:t>
      </w:r>
      <w:r w:rsidRPr="00E1038D">
        <w:rPr>
          <w:highlight w:val="yellow"/>
        </w:rPr>
        <w:t xml:space="preserve"> august 2025.</w:t>
      </w:r>
      <w:r>
        <w:t xml:space="preserve"> </w:t>
      </w:r>
    </w:p>
    <w:p w14:paraId="05688D55" w14:textId="6F833667" w:rsidR="00AC2C1E" w:rsidRDefault="00AC2C1E" w:rsidP="00AC2C1E">
      <w:pPr>
        <w:pStyle w:val="Heading2"/>
      </w:pPr>
      <w:r>
        <w:t>2.</w:t>
      </w:r>
      <w:r>
        <w:tab/>
        <w:t>Usage of new working methods (NWM)</w:t>
      </w:r>
    </w:p>
    <w:p w14:paraId="0A55900C" w14:textId="73824A6B" w:rsidR="00547BD6" w:rsidRDefault="00547BD6" w:rsidP="00547BD6">
      <w:r>
        <w:t xml:space="preserve">A new working method (NWM) tool has been developed for collaborative drafting of documents, which helps in converging on identifying the main tasks that can be progressed further by taking every </w:t>
      </w:r>
      <w:r w:rsidR="00645EE7">
        <w:t>company’s</w:t>
      </w:r>
      <w:r>
        <w:t xml:space="preserve"> feedback/opinion onboard. Multiple 3GPP working groups (e.g. SA2</w:t>
      </w:r>
      <w:r w:rsidR="00076616">
        <w:t xml:space="preserve">, </w:t>
      </w:r>
      <w:r w:rsidR="7E3C2148">
        <w:t xml:space="preserve">SA3, </w:t>
      </w:r>
      <w:r w:rsidR="00076616">
        <w:t>SA5</w:t>
      </w:r>
      <w:r>
        <w:t>) are using NWM to provide company views on different questions (which are agreed by all the companies)</w:t>
      </w:r>
      <w:r w:rsidR="50110D0B">
        <w:t xml:space="preserve">. </w:t>
      </w:r>
      <w:r>
        <w:t xml:space="preserve"> 3GPP SA2 working group has successfully demonstrated usage of NWM to create and agree to a single 6G SID, which further included various work tasks. The NWM discussion that happened in 3GPP SA2 is available </w:t>
      </w:r>
      <w:hyperlink r:id="rId7" w:anchor="/documents/9149">
        <w:r w:rsidRPr="1032BC47">
          <w:rPr>
            <w:rStyle w:val="Hyperlink"/>
          </w:rPr>
          <w:t>here</w:t>
        </w:r>
      </w:hyperlink>
      <w:r>
        <w:t>.</w:t>
      </w:r>
    </w:p>
    <w:p w14:paraId="327448AC" w14:textId="6D91E3A0" w:rsidR="00A45CBF" w:rsidRDefault="003D52B2" w:rsidP="003D52B2">
      <w:pPr>
        <w:pStyle w:val="Heading3"/>
      </w:pPr>
      <w:r>
        <w:t>2.1</w:t>
      </w:r>
      <w:r>
        <w:tab/>
        <w:t>Benefits of using NWM</w:t>
      </w:r>
    </w:p>
    <w:p w14:paraId="174752FF" w14:textId="77777777" w:rsidR="004C06AA" w:rsidRDefault="001F5EE1" w:rsidP="004C06AA">
      <w:pPr>
        <w:jc w:val="center"/>
        <w:rPr>
          <w:noProof/>
        </w:rPr>
      </w:pPr>
      <w:r>
        <w:rPr>
          <w:noProof/>
        </w:rPr>
        <w:pict w14:anchorId="4CA57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0pt;visibility:visible">
            <v:imagedata r:id="rId8" o:title=""/>
          </v:shape>
        </w:pict>
      </w:r>
    </w:p>
    <w:p w14:paraId="7AE9292B" w14:textId="7C5D1855" w:rsidR="004C06AA" w:rsidRDefault="004C06AA" w:rsidP="004C06AA">
      <w:r>
        <w:t>NWM supports conceptual cycle of SHARE, DISCUSS and INTEGRATE. The NWM tool has a proven record of supporting complex discussions (e.g. drafting SA2 SID in both 5G and 6G initial release</w:t>
      </w:r>
      <w:r w:rsidR="04FD707E">
        <w:t xml:space="preserve">. </w:t>
      </w:r>
      <w:r w:rsidR="04FD707E" w:rsidRPr="00E1038D">
        <w:rPr>
          <w:highlight w:val="yellow"/>
        </w:rPr>
        <w:t>See Annex for a snapshot of SA2’s NWM discussion regarding 6G SID</w:t>
      </w:r>
      <w:r w:rsidRPr="00E1038D">
        <w:rPr>
          <w:highlight w:val="yellow"/>
        </w:rPr>
        <w:t>).</w:t>
      </w:r>
      <w:r>
        <w:t xml:space="preserve"> </w:t>
      </w:r>
    </w:p>
    <w:p w14:paraId="58033F75" w14:textId="02401D23" w:rsidR="004C06AA" w:rsidRDefault="004C06AA" w:rsidP="004C06AA">
      <w:r>
        <w:lastRenderedPageBreak/>
        <w:t xml:space="preserve">The NWM tool allows companies to provide their views and comments without </w:t>
      </w:r>
      <w:r w:rsidR="00EA4531">
        <w:t xml:space="preserve">the need for </w:t>
      </w:r>
      <w:r>
        <w:t>preparing contributions</w:t>
      </w:r>
      <w:r w:rsidR="5435597B">
        <w:t xml:space="preserve"> and </w:t>
      </w:r>
      <w:r w:rsidR="00EA4531">
        <w:t xml:space="preserve">doesn’t </w:t>
      </w:r>
      <w:r w:rsidR="5435597B">
        <w:t>cost</w:t>
      </w:r>
      <w:r w:rsidR="5BF2AF36">
        <w:t>s</w:t>
      </w:r>
      <w:r w:rsidR="5435597B">
        <w:t xml:space="preserve"> us </w:t>
      </w:r>
      <w:r w:rsidR="004A2EC8">
        <w:t>a lot of</w:t>
      </w:r>
      <w:r w:rsidR="5435597B">
        <w:t xml:space="preserve"> meeting time</w:t>
      </w:r>
      <w:r>
        <w:t>. The contribution</w:t>
      </w:r>
      <w:r w:rsidR="2644218A">
        <w:t xml:space="preserve"> model</w:t>
      </w:r>
      <w:r>
        <w:t xml:space="preserve"> follows the 3GPP process of consensus and it has a chance that the companies’ views may not be captured if the contribution is not accepted. </w:t>
      </w:r>
      <w:r w:rsidR="0067776E" w:rsidRPr="001D10A8">
        <w:rPr>
          <w:highlight w:val="yellow"/>
        </w:rPr>
        <w:t>Further, the email discussions are not efficient for managing the discussions</w:t>
      </w:r>
      <w:r w:rsidR="00A723A8" w:rsidRPr="001D10A8">
        <w:rPr>
          <w:highlight w:val="yellow"/>
        </w:rPr>
        <w:t xml:space="preserve"> either</w:t>
      </w:r>
      <w:r w:rsidR="0067776E">
        <w:t xml:space="preserve">. </w:t>
      </w:r>
      <w:r>
        <w:t xml:space="preserve">Due to inherent benefits/options of NWM tool, companies can express their views completely and freely. </w:t>
      </w:r>
      <w:r w:rsidR="769AF290">
        <w:t xml:space="preserve">Companies can view the </w:t>
      </w:r>
      <w:r w:rsidR="5B271B12">
        <w:t xml:space="preserve">NWM </w:t>
      </w:r>
      <w:r w:rsidR="769AF290">
        <w:t>responses of other companies at one place and do not have</w:t>
      </w:r>
      <w:r w:rsidR="230E335A">
        <w:t xml:space="preserve"> to</w:t>
      </w:r>
      <w:r w:rsidR="769AF290">
        <w:t xml:space="preserve"> traverse multiple contributions to understand the multiple company positions on a topic</w:t>
      </w:r>
      <w:r w:rsidR="00EA4531">
        <w:t>, which helps the moderator to capture and summarize the views very well</w:t>
      </w:r>
      <w:r w:rsidR="769AF290">
        <w:t>.</w:t>
      </w:r>
    </w:p>
    <w:p w14:paraId="29E63DC4" w14:textId="59C0602B" w:rsidR="00D15600" w:rsidRPr="00D15600" w:rsidRDefault="004C06AA" w:rsidP="004C06AA">
      <w:r>
        <w:t xml:space="preserve">Further, the NWM tool is easy to use and has the major benefit of flexibility in terms of time – which allows multiple weeks of discussions (where all the views from different companies are captured, continuously discussed and finally converged) rather than need/pressure of completing the discussion within </w:t>
      </w:r>
      <w:r w:rsidR="003C13B5">
        <w:t>the</w:t>
      </w:r>
      <w:r>
        <w:t xml:space="preserve"> meeting week, where every company has an individual contribution on their views.</w:t>
      </w:r>
    </w:p>
    <w:p w14:paraId="3A85B5D0" w14:textId="131D4D5E" w:rsidR="003D52B2" w:rsidRDefault="003D52B2" w:rsidP="003D52B2">
      <w:pPr>
        <w:pStyle w:val="Heading3"/>
      </w:pPr>
      <w:r>
        <w:t>2.2</w:t>
      </w:r>
      <w:r>
        <w:tab/>
        <w:t>Process to follow</w:t>
      </w:r>
    </w:p>
    <w:p w14:paraId="6DFDEA79" w14:textId="77777777" w:rsidR="008B2C96" w:rsidRDefault="008B2C96" w:rsidP="008B2C96">
      <w:r>
        <w:t>Considering the experience of working with NWM in other 3GPP WGs, the following process and timeline is proposed for 6G SA6 SID NWM discussions.</w:t>
      </w:r>
    </w:p>
    <w:p w14:paraId="144FDE37" w14:textId="4C20A6AC" w:rsidR="00BC34EF" w:rsidRDefault="001F5EE1" w:rsidP="003D52B2">
      <w:r>
        <w:pict w14:anchorId="7144E150">
          <v:shape id="_x0000_i1026" type="#_x0000_t75" style="width:7in;height:130pt">
            <v:imagedata r:id="rId9" o:title=""/>
          </v:shape>
        </w:pict>
      </w:r>
    </w:p>
    <w:p w14:paraId="1A289696" w14:textId="019B620E" w:rsidR="00BC34EF" w:rsidRDefault="00BC34EF" w:rsidP="003D52B2"/>
    <w:p w14:paraId="0B9FE711" w14:textId="64332BEA" w:rsidR="003D52B2" w:rsidRDefault="003D52B2" w:rsidP="003D52B2">
      <w:r>
        <w:t>Here are the timeline milestones:</w:t>
      </w:r>
    </w:p>
    <w:p w14:paraId="56EFE61D" w14:textId="093DF98B" w:rsidR="565B1BC9" w:rsidRDefault="565B1BC9" w:rsidP="1032BC47">
      <w:pPr>
        <w:numPr>
          <w:ilvl w:val="0"/>
          <w:numId w:val="5"/>
        </w:numPr>
      </w:pPr>
      <w:r w:rsidRPr="1032BC47">
        <w:rPr>
          <w:b/>
          <w:bCs/>
          <w:i/>
          <w:iCs/>
        </w:rPr>
        <w:t>Pre-Week 35</w:t>
      </w:r>
      <w:r>
        <w:t>: Before SA6#68 meeting</w:t>
      </w:r>
    </w:p>
    <w:p w14:paraId="1EF8B9B8" w14:textId="3609738F" w:rsidR="565B1BC9" w:rsidRDefault="565B1BC9" w:rsidP="1032BC47">
      <w:pPr>
        <w:numPr>
          <w:ilvl w:val="1"/>
          <w:numId w:val="5"/>
        </w:numPr>
      </w:pPr>
      <w:r>
        <w:t xml:space="preserve">2 calls already </w:t>
      </w:r>
      <w:r w:rsidR="0067213E">
        <w:t>took place as</w:t>
      </w:r>
      <w:r w:rsidR="00964A4C">
        <w:t xml:space="preserve"> </w:t>
      </w:r>
      <w:r>
        <w:t>planned to discuss the items related to 6G SID</w:t>
      </w:r>
      <w:r w:rsidR="52E58B15">
        <w:t xml:space="preserve"> and Moderator is already assigned (Basu, Samsung)</w:t>
      </w:r>
    </w:p>
    <w:p w14:paraId="455095EC" w14:textId="48C21CB2" w:rsidR="565B1BC9" w:rsidRDefault="565B1BC9" w:rsidP="1032BC47">
      <w:pPr>
        <w:numPr>
          <w:ilvl w:val="2"/>
          <w:numId w:val="5"/>
        </w:numPr>
      </w:pPr>
      <w:r>
        <w:t>Pre-SA6#68 New SID on study on 6G Application Enablement conf call 1 (August 5th)</w:t>
      </w:r>
    </w:p>
    <w:p w14:paraId="77218C64" w14:textId="4A0DF07A" w:rsidR="565B1BC9" w:rsidRDefault="565B1BC9" w:rsidP="389D4C9B">
      <w:pPr>
        <w:pStyle w:val="ListParagraph"/>
        <w:numPr>
          <w:ilvl w:val="2"/>
          <w:numId w:val="5"/>
        </w:numPr>
      </w:pPr>
      <w:r>
        <w:t>Pre-SA6#68 New SID on study on 6G Application Enablement conf call 2 (August 12th)</w:t>
      </w:r>
    </w:p>
    <w:p w14:paraId="13D642F1" w14:textId="35AFF5A3" w:rsidR="565B1BC9" w:rsidRDefault="565B1BC9" w:rsidP="1032BC47">
      <w:pPr>
        <w:numPr>
          <w:ilvl w:val="1"/>
          <w:numId w:val="5"/>
        </w:numPr>
      </w:pPr>
      <w:r>
        <w:t>Discuss the method and also details of the areas/work tasks for deriving single 6G SID for SA6.</w:t>
      </w:r>
    </w:p>
    <w:p w14:paraId="7DAA306F" w14:textId="4BF9B0D6" w:rsidR="003D52B2" w:rsidRDefault="006D4748" w:rsidP="003D52B2">
      <w:pPr>
        <w:numPr>
          <w:ilvl w:val="0"/>
          <w:numId w:val="5"/>
        </w:numPr>
      </w:pPr>
      <w:r w:rsidRPr="00D97BBC">
        <w:rPr>
          <w:b/>
          <w:bCs/>
          <w:i/>
          <w:iCs/>
        </w:rPr>
        <w:t>Week 35</w:t>
      </w:r>
      <w:r>
        <w:t xml:space="preserve">: </w:t>
      </w:r>
      <w:r w:rsidR="003D52B2">
        <w:t>During SA6#68 meeting</w:t>
      </w:r>
    </w:p>
    <w:p w14:paraId="406889A3" w14:textId="7361EFC2" w:rsidR="004F017C" w:rsidRDefault="2AF0C35A" w:rsidP="389D4C9B">
      <w:pPr>
        <w:numPr>
          <w:ilvl w:val="1"/>
          <w:numId w:val="5"/>
        </w:numPr>
        <w:spacing w:line="259" w:lineRule="auto"/>
      </w:pPr>
      <w:r>
        <w:t xml:space="preserve">Companies to </w:t>
      </w:r>
      <w:r w:rsidR="2293A7E8">
        <w:t xml:space="preserve">submit </w:t>
      </w:r>
      <w:r>
        <w:t xml:space="preserve">their formal proposals </w:t>
      </w:r>
      <w:r w:rsidR="6EC41C23">
        <w:t xml:space="preserve">on topics and related work tasks for consideration of </w:t>
      </w:r>
      <w:r w:rsidR="34D929AE">
        <w:t xml:space="preserve">a </w:t>
      </w:r>
      <w:r w:rsidR="6EC41C23">
        <w:t xml:space="preserve">6G study </w:t>
      </w:r>
    </w:p>
    <w:p w14:paraId="773F5C8A" w14:textId="55DD88A4" w:rsidR="004F017C" w:rsidRDefault="5DA64C2A" w:rsidP="5FB9F417">
      <w:pPr>
        <w:numPr>
          <w:ilvl w:val="1"/>
          <w:numId w:val="5"/>
        </w:numPr>
      </w:pPr>
      <w:r w:rsidRPr="5FB9F417">
        <w:t xml:space="preserve">Moderator </w:t>
      </w:r>
      <w:r w:rsidR="42C6B888" w:rsidRPr="5FB9F417">
        <w:t>coll</w:t>
      </w:r>
      <w:r w:rsidR="00A723A8" w:rsidRPr="5FB9F417">
        <w:t>ec</w:t>
      </w:r>
      <w:r w:rsidR="42C6B888" w:rsidRPr="5FB9F417">
        <w:t>ts</w:t>
      </w:r>
      <w:r w:rsidR="2AF0C35A" w:rsidRPr="5FB9F417">
        <w:t xml:space="preserve"> the topic(s)</w:t>
      </w:r>
      <w:r w:rsidR="062F4C8C" w:rsidRPr="5FB9F417">
        <w:t xml:space="preserve"> and prepares draft work tasks for the topics</w:t>
      </w:r>
      <w:r w:rsidR="2AF0C35A" w:rsidRPr="5FB9F417">
        <w:t xml:space="preserve"> for NWM discussion</w:t>
      </w:r>
      <w:r w:rsidR="47143D66" w:rsidRPr="5FB9F417">
        <w:t xml:space="preserve"> from the submitted inputs to SA6#68 meetings</w:t>
      </w:r>
      <w:r w:rsidR="48036411" w:rsidRPr="5FB9F417">
        <w:t xml:space="preserve"> into a TDoc</w:t>
      </w:r>
      <w:r w:rsidR="47143D66" w:rsidRPr="5FB9F417">
        <w:t>.</w:t>
      </w:r>
      <w:r w:rsidR="2AF0C35A" w:rsidRPr="5FB9F417">
        <w:t xml:space="preserve"> </w:t>
      </w:r>
      <w:r w:rsidR="0067776E" w:rsidRPr="00E1038D">
        <w:rPr>
          <w:highlight w:val="yellow"/>
        </w:rPr>
        <w:t xml:space="preserve">The SID proposed by the SA6 leadership team can be </w:t>
      </w:r>
      <w:r w:rsidR="001E6329" w:rsidRPr="00E1038D">
        <w:rPr>
          <w:highlight w:val="yellow"/>
        </w:rPr>
        <w:t>used</w:t>
      </w:r>
      <w:r w:rsidR="0067776E" w:rsidRPr="00E1038D">
        <w:rPr>
          <w:highlight w:val="yellow"/>
        </w:rPr>
        <w:t xml:space="preserve"> </w:t>
      </w:r>
      <w:r w:rsidR="003E1C49" w:rsidRPr="00E1038D">
        <w:rPr>
          <w:highlight w:val="yellow"/>
        </w:rPr>
        <w:t xml:space="preserve">as </w:t>
      </w:r>
      <w:r w:rsidR="0067776E" w:rsidRPr="00E1038D">
        <w:rPr>
          <w:highlight w:val="yellow"/>
        </w:rPr>
        <w:t>basis for starting the NWM discussion</w:t>
      </w:r>
      <w:r w:rsidR="00566B99" w:rsidRPr="00E1038D">
        <w:rPr>
          <w:highlight w:val="yellow"/>
        </w:rPr>
        <w:t xml:space="preserve"> (for example, the work tasks can be derived based on the objectives proposed in the SID)</w:t>
      </w:r>
      <w:r w:rsidR="0067776E" w:rsidRPr="00E1038D">
        <w:rPr>
          <w:highlight w:val="yellow"/>
        </w:rPr>
        <w:t>.</w:t>
      </w:r>
      <w:r w:rsidR="0067776E" w:rsidRPr="5FB9F417">
        <w:t xml:space="preserve"> </w:t>
      </w:r>
      <w:r w:rsidR="12AC75AA" w:rsidRPr="5FB9F417">
        <w:t xml:space="preserve">SA6 to endorse the </w:t>
      </w:r>
      <w:r w:rsidR="2C7EE696" w:rsidRPr="5FB9F417">
        <w:t xml:space="preserve">TDoc for </w:t>
      </w:r>
      <w:r w:rsidR="47A925B0" w:rsidRPr="5FB9F417">
        <w:t xml:space="preserve">initiating </w:t>
      </w:r>
      <w:r w:rsidR="2C7EE696" w:rsidRPr="5FB9F417">
        <w:t>the NWM discussion</w:t>
      </w:r>
      <w:r w:rsidR="0067776E" w:rsidRPr="5FB9F417">
        <w:t>.</w:t>
      </w:r>
      <w:r w:rsidR="2AF0C35A" w:rsidRPr="5FB9F417">
        <w:t xml:space="preserve"> </w:t>
      </w:r>
    </w:p>
    <w:p w14:paraId="14F17C4A" w14:textId="07FA1CA1" w:rsidR="25B321DE" w:rsidRDefault="25B321DE" w:rsidP="1032BC47">
      <w:pPr>
        <w:numPr>
          <w:ilvl w:val="2"/>
          <w:numId w:val="5"/>
        </w:numPr>
      </w:pPr>
      <w:r>
        <w:t>Candidate questions for NWM discussion:</w:t>
      </w:r>
    </w:p>
    <w:p w14:paraId="6988D1BD" w14:textId="2E307313" w:rsidR="08192947" w:rsidRDefault="08192947" w:rsidP="1032BC47">
      <w:pPr>
        <w:numPr>
          <w:ilvl w:val="3"/>
          <w:numId w:val="5"/>
        </w:numPr>
      </w:pPr>
      <w:r w:rsidRPr="1032BC47">
        <w:rPr>
          <w:b/>
          <w:bCs/>
        </w:rPr>
        <w:t>Q1:</w:t>
      </w:r>
      <w:r w:rsidRPr="1032BC47">
        <w:t xml:space="preserve"> Do you support this work area to be included for the study?</w:t>
      </w:r>
    </w:p>
    <w:p w14:paraId="5BEAB962" w14:textId="4E4567D2" w:rsidR="08192947" w:rsidRDefault="08192947" w:rsidP="1032BC47">
      <w:pPr>
        <w:numPr>
          <w:ilvl w:val="3"/>
          <w:numId w:val="5"/>
        </w:numPr>
      </w:pPr>
      <w:r w:rsidRPr="758B65F5">
        <w:rPr>
          <w:b/>
          <w:bCs/>
        </w:rPr>
        <w:t xml:space="preserve">Q2: </w:t>
      </w:r>
      <w:r>
        <w:t>What objectives do you suggest for this work area? The answer is expected to be on a level which allows to formulate the objectives of the SID</w:t>
      </w:r>
      <w:r w:rsidR="0042572D">
        <w:t xml:space="preserve"> </w:t>
      </w:r>
      <w:r w:rsidR="0042572D" w:rsidRPr="00E1038D">
        <w:rPr>
          <w:highlight w:val="yellow"/>
        </w:rPr>
        <w:t xml:space="preserve">(e.g. </w:t>
      </w:r>
      <w:r w:rsidR="122B3335" w:rsidRPr="00E1038D">
        <w:rPr>
          <w:highlight w:val="yellow"/>
        </w:rPr>
        <w:t xml:space="preserve">work task level details and </w:t>
      </w:r>
      <w:r w:rsidR="0042572D" w:rsidRPr="00E1038D">
        <w:rPr>
          <w:highlight w:val="yellow"/>
        </w:rPr>
        <w:t xml:space="preserve">include use cases </w:t>
      </w:r>
      <w:r w:rsidR="004A2EC8" w:rsidRPr="00E1038D">
        <w:rPr>
          <w:highlight w:val="yellow"/>
        </w:rPr>
        <w:t xml:space="preserve">or </w:t>
      </w:r>
      <w:r w:rsidR="0042572D" w:rsidRPr="00E1038D">
        <w:rPr>
          <w:highlight w:val="yellow"/>
        </w:rPr>
        <w:t>justification</w:t>
      </w:r>
      <w:r w:rsidR="00A723A8" w:rsidRPr="00E1038D">
        <w:rPr>
          <w:highlight w:val="yellow"/>
        </w:rPr>
        <w:t>s</w:t>
      </w:r>
      <w:r w:rsidR="0042572D" w:rsidRPr="00E1038D">
        <w:rPr>
          <w:highlight w:val="yellow"/>
        </w:rPr>
        <w:t>)</w:t>
      </w:r>
    </w:p>
    <w:p w14:paraId="72EE823B" w14:textId="0BA47AE1" w:rsidR="08192947" w:rsidRDefault="08192947" w:rsidP="1032BC47">
      <w:pPr>
        <w:numPr>
          <w:ilvl w:val="3"/>
          <w:numId w:val="5"/>
        </w:numPr>
      </w:pPr>
      <w:r w:rsidRPr="1032BC47">
        <w:rPr>
          <w:b/>
          <w:bCs/>
        </w:rPr>
        <w:lastRenderedPageBreak/>
        <w:t xml:space="preserve">Q3: </w:t>
      </w:r>
      <w:r w:rsidRPr="1032BC47">
        <w:t>What dependency does this work area have? (with other work areas and/or with other WGs)</w:t>
      </w:r>
    </w:p>
    <w:p w14:paraId="2754E448" w14:textId="4CD7FE79" w:rsidR="08192947" w:rsidRDefault="08192947" w:rsidP="1032BC47">
      <w:pPr>
        <w:numPr>
          <w:ilvl w:val="3"/>
          <w:numId w:val="5"/>
        </w:numPr>
      </w:pPr>
      <w:r w:rsidRPr="1032BC47">
        <w:rPr>
          <w:b/>
          <w:bCs/>
        </w:rPr>
        <w:t>Q4:</w:t>
      </w:r>
      <w:r w:rsidRPr="1032BC47">
        <w:t xml:space="preserve"> Which aspects of the work area do you support for the study?</w:t>
      </w:r>
    </w:p>
    <w:p w14:paraId="07C42AAB" w14:textId="78F90140" w:rsidR="08192947" w:rsidRDefault="08192947" w:rsidP="1032BC47">
      <w:pPr>
        <w:numPr>
          <w:ilvl w:val="3"/>
          <w:numId w:val="5"/>
        </w:numPr>
      </w:pPr>
      <w:r w:rsidRPr="1032BC47">
        <w:rPr>
          <w:b/>
          <w:bCs/>
        </w:rPr>
        <w:t>Q5</w:t>
      </w:r>
      <w:r w:rsidRPr="1032BC47">
        <w:t>: Which of the proposed aspects do you not support for the study?</w:t>
      </w:r>
    </w:p>
    <w:p w14:paraId="1767F524" w14:textId="0C29BE43" w:rsidR="006D4748" w:rsidRDefault="0E0F1A77" w:rsidP="00E1038D">
      <w:pPr>
        <w:numPr>
          <w:ilvl w:val="2"/>
          <w:numId w:val="5"/>
        </w:numPr>
      </w:pPr>
      <w:r w:rsidRPr="00E1038D">
        <w:rPr>
          <w:highlight w:val="yellow"/>
        </w:rPr>
        <w:t>Questions for NWM discussion can be finalized by moderator and SA6 leadership</w:t>
      </w:r>
      <w:r>
        <w:t>.</w:t>
      </w:r>
    </w:p>
    <w:p w14:paraId="4458B04E" w14:textId="24CB5848" w:rsidR="006D4748" w:rsidRDefault="006D4748" w:rsidP="006D4748">
      <w:pPr>
        <w:numPr>
          <w:ilvl w:val="0"/>
          <w:numId w:val="5"/>
        </w:numPr>
      </w:pPr>
      <w:r w:rsidRPr="758B65F5">
        <w:rPr>
          <w:b/>
          <w:bCs/>
          <w:i/>
          <w:iCs/>
        </w:rPr>
        <w:t>Week 36</w:t>
      </w:r>
      <w:r>
        <w:t>: After SA6#68 meeting</w:t>
      </w:r>
    </w:p>
    <w:p w14:paraId="1BAB8569" w14:textId="608F0A50" w:rsidR="006D4748" w:rsidRDefault="280F03BA" w:rsidP="007422B0">
      <w:pPr>
        <w:numPr>
          <w:ilvl w:val="1"/>
          <w:numId w:val="5"/>
        </w:numPr>
        <w:spacing w:line="259" w:lineRule="auto"/>
      </w:pPr>
      <w:r>
        <w:t xml:space="preserve">If requested, </w:t>
      </w:r>
      <w:r w:rsidR="0546EAA3">
        <w:t>3GPP MCC conducts a</w:t>
      </w:r>
      <w:r w:rsidR="00645EE7">
        <w:t>n</w:t>
      </w:r>
      <w:r w:rsidR="0546EAA3">
        <w:t xml:space="preserve"> NWM </w:t>
      </w:r>
      <w:r w:rsidR="31B1A7F8">
        <w:t xml:space="preserve">introduction </w:t>
      </w:r>
      <w:r w:rsidR="0546EAA3">
        <w:t>session for SA6 to familiar</w:t>
      </w:r>
      <w:r w:rsidR="1E6C37DB">
        <w:t>i</w:t>
      </w:r>
      <w:r w:rsidR="0546EAA3">
        <w:t xml:space="preserve">ze everyone </w:t>
      </w:r>
      <w:r w:rsidR="01E1948F">
        <w:t xml:space="preserve">with the </w:t>
      </w:r>
      <w:r w:rsidR="7E380253">
        <w:t xml:space="preserve">tool </w:t>
      </w:r>
      <w:r w:rsidR="01E1948F">
        <w:t>usage</w:t>
      </w:r>
      <w:r w:rsidR="0546EAA3">
        <w:t>.</w:t>
      </w:r>
    </w:p>
    <w:p w14:paraId="7D4472C6" w14:textId="763E2943" w:rsidR="527AAB7D" w:rsidRDefault="527AAB7D" w:rsidP="1032BC47">
      <w:pPr>
        <w:numPr>
          <w:ilvl w:val="1"/>
          <w:numId w:val="5"/>
        </w:numPr>
        <w:spacing w:line="259" w:lineRule="auto"/>
      </w:pPr>
      <w:r>
        <w:t>3GPP MCC and Moderator to set up the NWM tool.</w:t>
      </w:r>
    </w:p>
    <w:p w14:paraId="479809F4" w14:textId="307D13EA" w:rsidR="00AC503F" w:rsidRDefault="00AC503F" w:rsidP="00AC503F">
      <w:pPr>
        <w:numPr>
          <w:ilvl w:val="0"/>
          <w:numId w:val="5"/>
        </w:numPr>
      </w:pPr>
      <w:r w:rsidRPr="1032BC47" w:rsidDel="00AC503F">
        <w:rPr>
          <w:b/>
          <w:bCs/>
          <w:i/>
          <w:iCs/>
        </w:rPr>
        <w:t xml:space="preserve">Week 37 to </w:t>
      </w:r>
      <w:r w:rsidR="50C6AC55" w:rsidRPr="1032BC47">
        <w:rPr>
          <w:b/>
          <w:bCs/>
          <w:i/>
          <w:iCs/>
        </w:rPr>
        <w:t>40</w:t>
      </w:r>
      <w:r w:rsidR="00D97BBC">
        <w:t xml:space="preserve">: </w:t>
      </w:r>
      <w:r w:rsidR="3675D585">
        <w:t>S</w:t>
      </w:r>
      <w:r w:rsidR="00D97BBC">
        <w:t>tart of NWM discussion</w:t>
      </w:r>
    </w:p>
    <w:p w14:paraId="1A135524" w14:textId="3101F4AF" w:rsidR="000C5FDA" w:rsidRDefault="1A6FE7BF" w:rsidP="000C5FDA">
      <w:pPr>
        <w:numPr>
          <w:ilvl w:val="1"/>
          <w:numId w:val="5"/>
        </w:numPr>
      </w:pPr>
      <w:r>
        <w:t>Moderator initiates NWM discussions for each topic.</w:t>
      </w:r>
    </w:p>
    <w:p w14:paraId="72B5F428" w14:textId="33571267" w:rsidR="000C5FDA" w:rsidRDefault="000C5FDA" w:rsidP="007422B0">
      <w:pPr>
        <w:numPr>
          <w:ilvl w:val="1"/>
          <w:numId w:val="5"/>
        </w:numPr>
        <w:spacing w:line="259" w:lineRule="auto"/>
      </w:pPr>
      <w:r>
        <w:t>Each topic will have a set of questions</w:t>
      </w:r>
      <w:r w:rsidR="682CAD42">
        <w:t xml:space="preserve"> (as shown above)</w:t>
      </w:r>
      <w:r>
        <w:t xml:space="preserve">, which 3GPP member companies can </w:t>
      </w:r>
      <w:r w:rsidR="4A1A7B87">
        <w:t>respond to in the NWM tool</w:t>
      </w:r>
      <w:r>
        <w:t>.</w:t>
      </w:r>
    </w:p>
    <w:p w14:paraId="2CB42703" w14:textId="04F911C4" w:rsidR="00AC503F" w:rsidRDefault="6215BF01" w:rsidP="00AC503F">
      <w:pPr>
        <w:numPr>
          <w:ilvl w:val="0"/>
          <w:numId w:val="5"/>
        </w:numPr>
      </w:pPr>
      <w:r w:rsidRPr="1032BC47">
        <w:rPr>
          <w:b/>
          <w:bCs/>
          <w:i/>
          <w:iCs/>
        </w:rPr>
        <w:t>Week 41</w:t>
      </w:r>
      <w:r>
        <w:t xml:space="preserve">: </w:t>
      </w:r>
      <w:r w:rsidR="408A82D3">
        <w:t xml:space="preserve">End of </w:t>
      </w:r>
      <w:r>
        <w:t>NWM discussion and before SA6#69</w:t>
      </w:r>
    </w:p>
    <w:p w14:paraId="21451A94" w14:textId="43CD79F5" w:rsidR="00AC503F" w:rsidRDefault="6215BF01" w:rsidP="007422B0">
      <w:pPr>
        <w:pStyle w:val="ListParagraph"/>
        <w:numPr>
          <w:ilvl w:val="1"/>
          <w:numId w:val="5"/>
        </w:numPr>
      </w:pPr>
      <w:r w:rsidRPr="4A7A7DA2">
        <w:t>The Moderator will prepare summary of the NWM discussions and input a TDoc contribution to SA6#69</w:t>
      </w:r>
    </w:p>
    <w:p w14:paraId="59893B5C" w14:textId="7540876E" w:rsidR="00AC503F" w:rsidRDefault="6215BF01" w:rsidP="007422B0">
      <w:pPr>
        <w:pStyle w:val="ListParagraph"/>
        <w:numPr>
          <w:ilvl w:val="1"/>
          <w:numId w:val="5"/>
        </w:numPr>
      </w:pPr>
      <w:r>
        <w:t xml:space="preserve">Moderator to </w:t>
      </w:r>
      <w:r w:rsidR="66DE490D">
        <w:t xml:space="preserve">provide </w:t>
      </w:r>
      <w:r>
        <w:t xml:space="preserve">the first </w:t>
      </w:r>
      <w:r w:rsidR="1E4F0600">
        <w:t>draft</w:t>
      </w:r>
      <w:r>
        <w:t xml:space="preserve"> of 6G SID and submit to SA6#69</w:t>
      </w:r>
      <w:r w:rsidR="4537BAD5">
        <w:t xml:space="preserve"> based on </w:t>
      </w:r>
      <w:r w:rsidR="7048E7BE">
        <w:t>summary</w:t>
      </w:r>
      <w:r>
        <w:t>.</w:t>
      </w:r>
    </w:p>
    <w:p w14:paraId="7187E2FD" w14:textId="46DF2D4B" w:rsidR="00AC503F" w:rsidRDefault="00AC503F" w:rsidP="00AC503F">
      <w:pPr>
        <w:numPr>
          <w:ilvl w:val="0"/>
          <w:numId w:val="5"/>
        </w:numPr>
      </w:pPr>
      <w:r w:rsidRPr="1032BC47">
        <w:rPr>
          <w:b/>
          <w:bCs/>
          <w:i/>
          <w:iCs/>
        </w:rPr>
        <w:t>Week 42</w:t>
      </w:r>
      <w:r>
        <w:t>: During SA6 #69 meeting</w:t>
      </w:r>
    </w:p>
    <w:p w14:paraId="291EFB8B" w14:textId="11E666D0" w:rsidR="000C5FDA" w:rsidRDefault="61CD40C0" w:rsidP="000C5FDA">
      <w:pPr>
        <w:numPr>
          <w:ilvl w:val="1"/>
          <w:numId w:val="5"/>
        </w:numPr>
      </w:pPr>
      <w:r>
        <w:t>SA6 to discuss the first draft of 6G SID.</w:t>
      </w:r>
    </w:p>
    <w:p w14:paraId="65B8865B" w14:textId="5C0F8006" w:rsidR="00AC503F" w:rsidRDefault="06E27824" w:rsidP="389D4C9B">
      <w:pPr>
        <w:numPr>
          <w:ilvl w:val="1"/>
          <w:numId w:val="5"/>
        </w:numPr>
        <w:spacing w:line="259" w:lineRule="auto"/>
      </w:pPr>
      <w:r>
        <w:t xml:space="preserve">Moderator to collate outstanding issues with the first draft of 6G SID for further discussions. </w:t>
      </w:r>
    </w:p>
    <w:p w14:paraId="191CD6E3" w14:textId="65C80093" w:rsidR="00AC503F" w:rsidRDefault="00AC503F" w:rsidP="0B32241B">
      <w:pPr>
        <w:numPr>
          <w:ilvl w:val="0"/>
          <w:numId w:val="5"/>
        </w:numPr>
        <w:spacing w:line="259" w:lineRule="auto"/>
      </w:pPr>
      <w:r w:rsidRPr="1032BC47">
        <w:rPr>
          <w:b/>
          <w:bCs/>
          <w:i/>
          <w:iCs/>
        </w:rPr>
        <w:t>Week 43</w:t>
      </w:r>
      <w:r w:rsidR="4C297AED" w:rsidRPr="1032BC47">
        <w:rPr>
          <w:b/>
          <w:bCs/>
          <w:i/>
          <w:iCs/>
        </w:rPr>
        <w:t xml:space="preserve"> to 4</w:t>
      </w:r>
      <w:r w:rsidR="506C90B7" w:rsidRPr="1032BC47">
        <w:rPr>
          <w:b/>
          <w:bCs/>
          <w:i/>
          <w:iCs/>
        </w:rPr>
        <w:t>5</w:t>
      </w:r>
      <w:r w:rsidR="00D97BBC">
        <w:t xml:space="preserve">: </w:t>
      </w:r>
      <w:r>
        <w:t>After SA6#69 meeting</w:t>
      </w:r>
    </w:p>
    <w:p w14:paraId="587F840F" w14:textId="18D29948" w:rsidR="00AC503F" w:rsidRDefault="00AC503F" w:rsidP="00AC503F">
      <w:pPr>
        <w:numPr>
          <w:ilvl w:val="1"/>
          <w:numId w:val="5"/>
        </w:numPr>
      </w:pPr>
      <w:r>
        <w:t xml:space="preserve">NWM </w:t>
      </w:r>
      <w:r w:rsidR="7F9E9353">
        <w:t xml:space="preserve">process is initiated </w:t>
      </w:r>
      <w:r w:rsidR="527384BC">
        <w:t>for outstanding issues</w:t>
      </w:r>
      <w:r>
        <w:t>.</w:t>
      </w:r>
    </w:p>
    <w:p w14:paraId="213ED3ED" w14:textId="365D350F" w:rsidR="00D97BBC" w:rsidRDefault="11709059" w:rsidP="00D97BBC">
      <w:pPr>
        <w:numPr>
          <w:ilvl w:val="0"/>
          <w:numId w:val="5"/>
        </w:numPr>
      </w:pPr>
      <w:r w:rsidRPr="1032BC47">
        <w:rPr>
          <w:b/>
          <w:bCs/>
          <w:i/>
          <w:iCs/>
        </w:rPr>
        <w:t>Week 4</w:t>
      </w:r>
      <w:r w:rsidR="3A2B3A39" w:rsidRPr="1032BC47">
        <w:rPr>
          <w:b/>
          <w:bCs/>
          <w:i/>
          <w:iCs/>
        </w:rPr>
        <w:t>6</w:t>
      </w:r>
      <w:r>
        <w:t>: End of NWM discussion and before SA6#70</w:t>
      </w:r>
    </w:p>
    <w:p w14:paraId="6B9B9134" w14:textId="11A7D955" w:rsidR="00D97BBC" w:rsidRDefault="11709059" w:rsidP="007422B0">
      <w:pPr>
        <w:pStyle w:val="ListParagraph"/>
        <w:numPr>
          <w:ilvl w:val="1"/>
          <w:numId w:val="5"/>
        </w:numPr>
      </w:pPr>
      <w:r w:rsidRPr="4A7A7DA2">
        <w:t xml:space="preserve">The Moderator </w:t>
      </w:r>
      <w:r w:rsidR="406E7E2E" w:rsidRPr="4A7A7DA2">
        <w:t>to</w:t>
      </w:r>
      <w:r w:rsidRPr="4A7A7DA2">
        <w:t xml:space="preserve"> prepare summary of the NWM discussions and input a TDoc contribution to SA6#</w:t>
      </w:r>
      <w:r w:rsidR="090C6728" w:rsidRPr="4A7A7DA2">
        <w:t>70</w:t>
      </w:r>
    </w:p>
    <w:p w14:paraId="7FFE71F0" w14:textId="4485CABD" w:rsidR="00D97BBC" w:rsidRDefault="11709059" w:rsidP="007422B0">
      <w:pPr>
        <w:pStyle w:val="ListParagraph"/>
        <w:numPr>
          <w:ilvl w:val="1"/>
          <w:numId w:val="5"/>
        </w:numPr>
        <w:spacing w:line="259" w:lineRule="auto"/>
      </w:pPr>
      <w:r>
        <w:t xml:space="preserve">Moderator to </w:t>
      </w:r>
      <w:r w:rsidR="753704A0">
        <w:t xml:space="preserve">provide </w:t>
      </w:r>
      <w:r>
        <w:t xml:space="preserve">the </w:t>
      </w:r>
      <w:r w:rsidR="2A084919">
        <w:t xml:space="preserve">final </w:t>
      </w:r>
      <w:r w:rsidR="4AE40F29">
        <w:t>draft</w:t>
      </w:r>
      <w:r>
        <w:t xml:space="preserve"> of 6G SID and submit to SA6#</w:t>
      </w:r>
      <w:r w:rsidR="463CC68B">
        <w:t>70</w:t>
      </w:r>
      <w:r w:rsidR="524E1B05">
        <w:t xml:space="preserve"> based on </w:t>
      </w:r>
      <w:r w:rsidR="0390F4F4">
        <w:t>all summaries from NWM discussions</w:t>
      </w:r>
      <w:r>
        <w:t>.</w:t>
      </w:r>
    </w:p>
    <w:p w14:paraId="5CC52694" w14:textId="7ADD904B" w:rsidR="00CD2086" w:rsidRDefault="00CD2086" w:rsidP="00CD2086">
      <w:pPr>
        <w:numPr>
          <w:ilvl w:val="0"/>
          <w:numId w:val="5"/>
        </w:numPr>
      </w:pPr>
      <w:r w:rsidRPr="1032BC47">
        <w:rPr>
          <w:b/>
          <w:bCs/>
          <w:i/>
          <w:iCs/>
        </w:rPr>
        <w:t>Week 47</w:t>
      </w:r>
      <w:r>
        <w:t>: During SA6#70</w:t>
      </w:r>
      <w:r w:rsidR="0066183F">
        <w:t xml:space="preserve"> – SID proposal</w:t>
      </w:r>
    </w:p>
    <w:p w14:paraId="1A221F7D" w14:textId="6D1FA3DB" w:rsidR="00CD2086" w:rsidRPr="003D52B2" w:rsidRDefault="000C5FDA" w:rsidP="00CD2086">
      <w:pPr>
        <w:numPr>
          <w:ilvl w:val="1"/>
          <w:numId w:val="5"/>
        </w:numPr>
      </w:pPr>
      <w:r>
        <w:t xml:space="preserve">Moderator </w:t>
      </w:r>
      <w:r w:rsidR="05CD37B1">
        <w:t xml:space="preserve">submits </w:t>
      </w:r>
      <w:r w:rsidR="61D72DB8">
        <w:t xml:space="preserve">final </w:t>
      </w:r>
      <w:r>
        <w:t xml:space="preserve">draft </w:t>
      </w:r>
      <w:r w:rsidR="1231E88B">
        <w:t xml:space="preserve">of 6G </w:t>
      </w:r>
      <w:r>
        <w:t>SID with work tasks for discussion and agreement</w:t>
      </w:r>
      <w:r w:rsidR="0033129D">
        <w:t>.</w:t>
      </w:r>
    </w:p>
    <w:p w14:paraId="5439B203" w14:textId="77777777" w:rsidR="003D52B2" w:rsidRDefault="003D52B2" w:rsidP="00A45CBF"/>
    <w:p w14:paraId="3214CFBE" w14:textId="66FD7124" w:rsidR="00693902" w:rsidRDefault="00BC6518" w:rsidP="00BC6518">
      <w:pPr>
        <w:pStyle w:val="Heading2"/>
      </w:pPr>
      <w:r>
        <w:t>3.</w:t>
      </w:r>
      <w:r>
        <w:tab/>
        <w:t>Proposal</w:t>
      </w:r>
    </w:p>
    <w:p w14:paraId="44E44FDA" w14:textId="55068E6E" w:rsidR="000C5FDA" w:rsidRDefault="1A6FE7BF" w:rsidP="000C5FDA">
      <w:r>
        <w:t xml:space="preserve">Considering the benefits of using NWM and its proven record of helping to draft contribution e.g. SA2 6G SID, the authors of this paper propose to use NWM as a tool to help drafting SA6 6G SID also. It is beneficial for SA6 to </w:t>
      </w:r>
      <w:r w:rsidR="5B75AB68">
        <w:t>utilize</w:t>
      </w:r>
      <w:r>
        <w:t xml:space="preserve"> the new working methods as it is being used by other working groups and </w:t>
      </w:r>
      <w:r w:rsidR="006371F4">
        <w:t>proves</w:t>
      </w:r>
      <w:r>
        <w:t xml:space="preserve"> to be very efficient in handling complex discussion and converging.</w:t>
      </w:r>
    </w:p>
    <w:p w14:paraId="73BEEADE" w14:textId="4F7162B7" w:rsidR="00BC6518" w:rsidRDefault="006A166E" w:rsidP="006A166E">
      <w:pPr>
        <w:pStyle w:val="Heading2"/>
      </w:pPr>
      <w:r>
        <w:t>4.</w:t>
      </w:r>
      <w:r>
        <w:tab/>
      </w:r>
      <w:r w:rsidRPr="00E1038D">
        <w:rPr>
          <w:highlight w:val="yellow"/>
        </w:rPr>
        <w:t>Annex</w:t>
      </w:r>
    </w:p>
    <w:p w14:paraId="571AE14F" w14:textId="0E80635A" w:rsidR="006A166E" w:rsidRDefault="006A166E" w:rsidP="000C5FDA">
      <w:r>
        <w:t>Some examples of the discussion points from SA2 SID discussion. The examples are taken from SA2 6G SID NWM discussion (</w:t>
      </w:r>
      <w:hyperlink r:id="rId10" w:anchor="/documents/9149" w:history="1">
        <w:r w:rsidRPr="5FB9F417">
          <w:rPr>
            <w:rStyle w:val="Hyperlink"/>
          </w:rPr>
          <w:t>[SA2#169] NWM Discussion for 6G Work Areas | NWM Web</w:t>
        </w:r>
      </w:hyperlink>
      <w:r>
        <w:t>)</w:t>
      </w:r>
    </w:p>
    <w:p w14:paraId="5921B1C0" w14:textId="2F7FDD2A" w:rsidR="758B65F5" w:rsidRDefault="001F5EE1">
      <w:pPr>
        <w:rPr>
          <w:noProof/>
        </w:rPr>
      </w:pPr>
      <w:r>
        <w:rPr>
          <w:noProof/>
        </w:rPr>
        <w:lastRenderedPageBreak/>
        <w:pict w14:anchorId="0065EC63">
          <v:shape id="_x0000_i1027" type="#_x0000_t75" style="width:486pt;height:129.5pt;visibility:visible">
            <v:imagedata r:id="rId11" o:title=""/>
          </v:shape>
        </w:pict>
      </w:r>
    </w:p>
    <w:p w14:paraId="76523A81" w14:textId="77777777" w:rsidR="00E1038D" w:rsidRDefault="00E1038D"/>
    <w:p w14:paraId="520A7C4E" w14:textId="46B8EF0F" w:rsidR="28FB5DD4" w:rsidRDefault="001F5EE1">
      <w:pPr>
        <w:rPr>
          <w:noProof/>
        </w:rPr>
      </w:pPr>
      <w:r>
        <w:rPr>
          <w:noProof/>
        </w:rPr>
        <w:pict w14:anchorId="5BCA0D6F">
          <v:shape id="_x0000_i1028" type="#_x0000_t75" style="width:486pt;height:256.5pt;visibility:visible">
            <v:imagedata r:id="rId12" o:title=""/>
          </v:shape>
        </w:pict>
      </w:r>
    </w:p>
    <w:p w14:paraId="248B8064" w14:textId="77777777" w:rsidR="00E1038D" w:rsidRDefault="00E1038D"/>
    <w:p w14:paraId="3E3EE3FB" w14:textId="30C97FC1" w:rsidR="006A166E" w:rsidRDefault="001F5EE1" w:rsidP="000C5FDA">
      <w:pPr>
        <w:rPr>
          <w:noProof/>
        </w:rPr>
      </w:pPr>
      <w:r>
        <w:rPr>
          <w:noProof/>
        </w:rPr>
        <w:pict w14:anchorId="3EA44F58">
          <v:shape id="_x0000_i1029" type="#_x0000_t75" style="width:385pt;height:242.5pt;visibility:visible">
            <v:imagedata r:id="rId13" o:title=""/>
          </v:shape>
        </w:pict>
      </w:r>
    </w:p>
    <w:p w14:paraId="1D7B7302" w14:textId="77777777" w:rsidR="006A166E" w:rsidRDefault="006A166E" w:rsidP="000C5FDA">
      <w:pPr>
        <w:rPr>
          <w:noProof/>
        </w:rPr>
      </w:pPr>
    </w:p>
    <w:p w14:paraId="70D3BE58" w14:textId="29452C8C" w:rsidR="006A166E" w:rsidRDefault="001F5EE1" w:rsidP="000C5FDA">
      <w:r>
        <w:rPr>
          <w:noProof/>
        </w:rPr>
        <w:lastRenderedPageBreak/>
        <w:pict w14:anchorId="43743DCC">
          <v:shape id="_x0000_i1030" type="#_x0000_t75" style="width:388.5pt;height:295.5pt;visibility:visible">
            <v:imagedata r:id="rId14" o:title=""/>
          </v:shape>
        </w:pict>
      </w:r>
    </w:p>
    <w:sectPr w:rsidR="006A166E"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30DA" w14:textId="77777777" w:rsidR="00C41457" w:rsidRDefault="00C41457" w:rsidP="002D1DEF">
      <w:pPr>
        <w:spacing w:after="0"/>
      </w:pPr>
      <w:r>
        <w:separator/>
      </w:r>
    </w:p>
  </w:endnote>
  <w:endnote w:type="continuationSeparator" w:id="0">
    <w:p w14:paraId="12EAAB6D" w14:textId="77777777" w:rsidR="00C41457" w:rsidRDefault="00C41457"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E71E" w14:textId="77777777" w:rsidR="00C41457" w:rsidRDefault="00C41457" w:rsidP="002D1DEF">
      <w:pPr>
        <w:spacing w:after="0"/>
      </w:pPr>
      <w:r>
        <w:separator/>
      </w:r>
    </w:p>
  </w:footnote>
  <w:footnote w:type="continuationSeparator" w:id="0">
    <w:p w14:paraId="15A4CC17" w14:textId="77777777" w:rsidR="00C41457" w:rsidRDefault="00C41457" w:rsidP="002D1DEF">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75A3CFA"/>
    <w:multiLevelType w:val="hybridMultilevel"/>
    <w:tmpl w:val="837CD1B8"/>
    <w:lvl w:ilvl="0" w:tplc="C93202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9377A"/>
    <w:multiLevelType w:val="hybridMultilevel"/>
    <w:tmpl w:val="1AC8A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0275384">
    <w:abstractNumId w:val="2"/>
  </w:num>
  <w:num w:numId="2" w16cid:durableId="749541907">
    <w:abstractNumId w:val="1"/>
  </w:num>
  <w:num w:numId="3" w16cid:durableId="2020964145">
    <w:abstractNumId w:val="0"/>
  </w:num>
  <w:num w:numId="4" w16cid:durableId="1082724656">
    <w:abstractNumId w:val="4"/>
  </w:num>
  <w:num w:numId="5" w16cid:durableId="9201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503B"/>
    <w:rsid w:val="00025C16"/>
    <w:rsid w:val="00026C30"/>
    <w:rsid w:val="00027666"/>
    <w:rsid w:val="00032FC1"/>
    <w:rsid w:val="00033242"/>
    <w:rsid w:val="00044844"/>
    <w:rsid w:val="0004597E"/>
    <w:rsid w:val="00046AEF"/>
    <w:rsid w:val="00047DA6"/>
    <w:rsid w:val="00050B3B"/>
    <w:rsid w:val="0005162F"/>
    <w:rsid w:val="00052162"/>
    <w:rsid w:val="0005547C"/>
    <w:rsid w:val="00057570"/>
    <w:rsid w:val="0006096B"/>
    <w:rsid w:val="0007007B"/>
    <w:rsid w:val="0007457F"/>
    <w:rsid w:val="00076616"/>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1326"/>
    <w:rsid w:val="000C4E37"/>
    <w:rsid w:val="000C5044"/>
    <w:rsid w:val="000C5FDA"/>
    <w:rsid w:val="000C7F6B"/>
    <w:rsid w:val="000D01B2"/>
    <w:rsid w:val="000D2DDD"/>
    <w:rsid w:val="000D382E"/>
    <w:rsid w:val="000D5B15"/>
    <w:rsid w:val="000D60A4"/>
    <w:rsid w:val="000D71CB"/>
    <w:rsid w:val="000D79FE"/>
    <w:rsid w:val="000E0A05"/>
    <w:rsid w:val="000E260D"/>
    <w:rsid w:val="000E3DE0"/>
    <w:rsid w:val="000E4BA6"/>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26FD0"/>
    <w:rsid w:val="00134C0F"/>
    <w:rsid w:val="00136428"/>
    <w:rsid w:val="00142FCD"/>
    <w:rsid w:val="001478A7"/>
    <w:rsid w:val="00153900"/>
    <w:rsid w:val="00153F82"/>
    <w:rsid w:val="00154695"/>
    <w:rsid w:val="00155066"/>
    <w:rsid w:val="00156032"/>
    <w:rsid w:val="00165AC1"/>
    <w:rsid w:val="00165F4A"/>
    <w:rsid w:val="0017100C"/>
    <w:rsid w:val="00172919"/>
    <w:rsid w:val="00172D9F"/>
    <w:rsid w:val="001755DF"/>
    <w:rsid w:val="0018038D"/>
    <w:rsid w:val="00183621"/>
    <w:rsid w:val="00185CBC"/>
    <w:rsid w:val="00186B26"/>
    <w:rsid w:val="00191741"/>
    <w:rsid w:val="00194C66"/>
    <w:rsid w:val="001953D1"/>
    <w:rsid w:val="0019D4AC"/>
    <w:rsid w:val="001A5EEE"/>
    <w:rsid w:val="001B0982"/>
    <w:rsid w:val="001B1660"/>
    <w:rsid w:val="001B283E"/>
    <w:rsid w:val="001B4063"/>
    <w:rsid w:val="001B461C"/>
    <w:rsid w:val="001C04FF"/>
    <w:rsid w:val="001C39BB"/>
    <w:rsid w:val="001C6726"/>
    <w:rsid w:val="001D10A8"/>
    <w:rsid w:val="001D1688"/>
    <w:rsid w:val="001D51FF"/>
    <w:rsid w:val="001D61F1"/>
    <w:rsid w:val="001D634E"/>
    <w:rsid w:val="001D6833"/>
    <w:rsid w:val="001E6329"/>
    <w:rsid w:val="001F3226"/>
    <w:rsid w:val="001F5EE1"/>
    <w:rsid w:val="001F665F"/>
    <w:rsid w:val="001F7F37"/>
    <w:rsid w:val="0020253C"/>
    <w:rsid w:val="00207899"/>
    <w:rsid w:val="00207B2A"/>
    <w:rsid w:val="00211D42"/>
    <w:rsid w:val="00211F5D"/>
    <w:rsid w:val="00216010"/>
    <w:rsid w:val="00216B73"/>
    <w:rsid w:val="002207CC"/>
    <w:rsid w:val="0022104A"/>
    <w:rsid w:val="0022529F"/>
    <w:rsid w:val="00226272"/>
    <w:rsid w:val="00230205"/>
    <w:rsid w:val="002315D4"/>
    <w:rsid w:val="002432F2"/>
    <w:rsid w:val="0024515C"/>
    <w:rsid w:val="00246053"/>
    <w:rsid w:val="00247609"/>
    <w:rsid w:val="00247814"/>
    <w:rsid w:val="00250A7A"/>
    <w:rsid w:val="00254EF3"/>
    <w:rsid w:val="00257009"/>
    <w:rsid w:val="00257523"/>
    <w:rsid w:val="00261949"/>
    <w:rsid w:val="00261A96"/>
    <w:rsid w:val="00266FD4"/>
    <w:rsid w:val="00267172"/>
    <w:rsid w:val="00270063"/>
    <w:rsid w:val="00273232"/>
    <w:rsid w:val="00273D56"/>
    <w:rsid w:val="0028380C"/>
    <w:rsid w:val="00284B29"/>
    <w:rsid w:val="00287239"/>
    <w:rsid w:val="002878F2"/>
    <w:rsid w:val="0029025A"/>
    <w:rsid w:val="002910C0"/>
    <w:rsid w:val="0029781B"/>
    <w:rsid w:val="002A6646"/>
    <w:rsid w:val="002A6978"/>
    <w:rsid w:val="002A6A22"/>
    <w:rsid w:val="002A6C36"/>
    <w:rsid w:val="002B30DC"/>
    <w:rsid w:val="002B3C0B"/>
    <w:rsid w:val="002B66B5"/>
    <w:rsid w:val="002C1F28"/>
    <w:rsid w:val="002C3678"/>
    <w:rsid w:val="002D1DEF"/>
    <w:rsid w:val="002E0F8C"/>
    <w:rsid w:val="002E5CCC"/>
    <w:rsid w:val="002E5E4B"/>
    <w:rsid w:val="002F4EFF"/>
    <w:rsid w:val="002F51E7"/>
    <w:rsid w:val="002F7422"/>
    <w:rsid w:val="003006A0"/>
    <w:rsid w:val="00303D05"/>
    <w:rsid w:val="003056E1"/>
    <w:rsid w:val="0030616C"/>
    <w:rsid w:val="003126B1"/>
    <w:rsid w:val="0031297B"/>
    <w:rsid w:val="003173C4"/>
    <w:rsid w:val="00320CD1"/>
    <w:rsid w:val="003220E1"/>
    <w:rsid w:val="0032231C"/>
    <w:rsid w:val="003231A7"/>
    <w:rsid w:val="00324A19"/>
    <w:rsid w:val="00325D32"/>
    <w:rsid w:val="00326493"/>
    <w:rsid w:val="0033129D"/>
    <w:rsid w:val="00340530"/>
    <w:rsid w:val="003549BD"/>
    <w:rsid w:val="00354CCC"/>
    <w:rsid w:val="00356467"/>
    <w:rsid w:val="00361FE3"/>
    <w:rsid w:val="003629B2"/>
    <w:rsid w:val="003705CD"/>
    <w:rsid w:val="00372E4D"/>
    <w:rsid w:val="003812EE"/>
    <w:rsid w:val="003854B9"/>
    <w:rsid w:val="00385CAA"/>
    <w:rsid w:val="00386194"/>
    <w:rsid w:val="00386962"/>
    <w:rsid w:val="00386AFC"/>
    <w:rsid w:val="00386F1D"/>
    <w:rsid w:val="00387C21"/>
    <w:rsid w:val="00390372"/>
    <w:rsid w:val="003948C7"/>
    <w:rsid w:val="00395AE1"/>
    <w:rsid w:val="0039683F"/>
    <w:rsid w:val="003971AC"/>
    <w:rsid w:val="003A255F"/>
    <w:rsid w:val="003A3CE6"/>
    <w:rsid w:val="003A6BE6"/>
    <w:rsid w:val="003B236F"/>
    <w:rsid w:val="003B609D"/>
    <w:rsid w:val="003B612F"/>
    <w:rsid w:val="003B6A07"/>
    <w:rsid w:val="003C13B5"/>
    <w:rsid w:val="003C14C7"/>
    <w:rsid w:val="003C51FF"/>
    <w:rsid w:val="003C7410"/>
    <w:rsid w:val="003D1837"/>
    <w:rsid w:val="003D3A1A"/>
    <w:rsid w:val="003D52B2"/>
    <w:rsid w:val="003D73FB"/>
    <w:rsid w:val="003D7981"/>
    <w:rsid w:val="003D7BBE"/>
    <w:rsid w:val="003D7F77"/>
    <w:rsid w:val="003E090C"/>
    <w:rsid w:val="003E1C49"/>
    <w:rsid w:val="003E3A76"/>
    <w:rsid w:val="003E468C"/>
    <w:rsid w:val="003F1BFE"/>
    <w:rsid w:val="003F66EB"/>
    <w:rsid w:val="00403AB5"/>
    <w:rsid w:val="004133D4"/>
    <w:rsid w:val="004172A3"/>
    <w:rsid w:val="0041754D"/>
    <w:rsid w:val="00417A12"/>
    <w:rsid w:val="00423170"/>
    <w:rsid w:val="0042572D"/>
    <w:rsid w:val="00431C3A"/>
    <w:rsid w:val="00431CD4"/>
    <w:rsid w:val="004331B3"/>
    <w:rsid w:val="004336CF"/>
    <w:rsid w:val="00433754"/>
    <w:rsid w:val="00434A3B"/>
    <w:rsid w:val="00434D9A"/>
    <w:rsid w:val="00441306"/>
    <w:rsid w:val="0044190E"/>
    <w:rsid w:val="00444068"/>
    <w:rsid w:val="004532B3"/>
    <w:rsid w:val="0045332A"/>
    <w:rsid w:val="004563B3"/>
    <w:rsid w:val="004617B2"/>
    <w:rsid w:val="0046573C"/>
    <w:rsid w:val="00470A49"/>
    <w:rsid w:val="00482798"/>
    <w:rsid w:val="00483CE8"/>
    <w:rsid w:val="00484287"/>
    <w:rsid w:val="00484761"/>
    <w:rsid w:val="00485B26"/>
    <w:rsid w:val="00490210"/>
    <w:rsid w:val="004908D7"/>
    <w:rsid w:val="004931B8"/>
    <w:rsid w:val="00493DCC"/>
    <w:rsid w:val="004962D7"/>
    <w:rsid w:val="00496F7D"/>
    <w:rsid w:val="00497F70"/>
    <w:rsid w:val="004A0796"/>
    <w:rsid w:val="004A2EC8"/>
    <w:rsid w:val="004B044F"/>
    <w:rsid w:val="004B3167"/>
    <w:rsid w:val="004B3555"/>
    <w:rsid w:val="004B7C0F"/>
    <w:rsid w:val="004C06AA"/>
    <w:rsid w:val="004C1132"/>
    <w:rsid w:val="004C20AA"/>
    <w:rsid w:val="004C214E"/>
    <w:rsid w:val="004C382E"/>
    <w:rsid w:val="004C4D02"/>
    <w:rsid w:val="004D0772"/>
    <w:rsid w:val="004D7B0B"/>
    <w:rsid w:val="004E3252"/>
    <w:rsid w:val="004E327A"/>
    <w:rsid w:val="004E6016"/>
    <w:rsid w:val="004F017C"/>
    <w:rsid w:val="004F3556"/>
    <w:rsid w:val="004F52BB"/>
    <w:rsid w:val="005049B2"/>
    <w:rsid w:val="0050513B"/>
    <w:rsid w:val="0052001A"/>
    <w:rsid w:val="00521FAC"/>
    <w:rsid w:val="0052645D"/>
    <w:rsid w:val="0052732B"/>
    <w:rsid w:val="00530E7F"/>
    <w:rsid w:val="00532001"/>
    <w:rsid w:val="00535526"/>
    <w:rsid w:val="00535DA2"/>
    <w:rsid w:val="00541787"/>
    <w:rsid w:val="00541925"/>
    <w:rsid w:val="00542DF7"/>
    <w:rsid w:val="00547A52"/>
    <w:rsid w:val="00547BD6"/>
    <w:rsid w:val="00551668"/>
    <w:rsid w:val="00553BBE"/>
    <w:rsid w:val="00556BEB"/>
    <w:rsid w:val="00560839"/>
    <w:rsid w:val="00565089"/>
    <w:rsid w:val="005651D4"/>
    <w:rsid w:val="00565C6C"/>
    <w:rsid w:val="00566B99"/>
    <w:rsid w:val="005677FF"/>
    <w:rsid w:val="00570264"/>
    <w:rsid w:val="00571889"/>
    <w:rsid w:val="00580A53"/>
    <w:rsid w:val="005837A4"/>
    <w:rsid w:val="00584AE9"/>
    <w:rsid w:val="00586911"/>
    <w:rsid w:val="005878D0"/>
    <w:rsid w:val="0059005C"/>
    <w:rsid w:val="00590656"/>
    <w:rsid w:val="005910C8"/>
    <w:rsid w:val="00596140"/>
    <w:rsid w:val="00596817"/>
    <w:rsid w:val="00597E77"/>
    <w:rsid w:val="005A2B0A"/>
    <w:rsid w:val="005A2D78"/>
    <w:rsid w:val="005A4248"/>
    <w:rsid w:val="005B0BF9"/>
    <w:rsid w:val="005B24D2"/>
    <w:rsid w:val="005B3F0D"/>
    <w:rsid w:val="005B5400"/>
    <w:rsid w:val="005B57CA"/>
    <w:rsid w:val="005B5988"/>
    <w:rsid w:val="005C1703"/>
    <w:rsid w:val="005C2065"/>
    <w:rsid w:val="005C763F"/>
    <w:rsid w:val="005D04DD"/>
    <w:rsid w:val="005D48DD"/>
    <w:rsid w:val="005D5E5A"/>
    <w:rsid w:val="005E0894"/>
    <w:rsid w:val="005E2110"/>
    <w:rsid w:val="005E2931"/>
    <w:rsid w:val="005E3A56"/>
    <w:rsid w:val="005E6E51"/>
    <w:rsid w:val="005F29C0"/>
    <w:rsid w:val="006025A6"/>
    <w:rsid w:val="006037BE"/>
    <w:rsid w:val="00604051"/>
    <w:rsid w:val="006044E7"/>
    <w:rsid w:val="00605A78"/>
    <w:rsid w:val="00606A0F"/>
    <w:rsid w:val="0061498C"/>
    <w:rsid w:val="00614AD9"/>
    <w:rsid w:val="00615E56"/>
    <w:rsid w:val="00617E63"/>
    <w:rsid w:val="0062116D"/>
    <w:rsid w:val="00623FBE"/>
    <w:rsid w:val="0062719B"/>
    <w:rsid w:val="00632611"/>
    <w:rsid w:val="0063435E"/>
    <w:rsid w:val="00636706"/>
    <w:rsid w:val="006371F4"/>
    <w:rsid w:val="00645EE7"/>
    <w:rsid w:val="00653D48"/>
    <w:rsid w:val="00655123"/>
    <w:rsid w:val="00657D82"/>
    <w:rsid w:val="0066183F"/>
    <w:rsid w:val="00661E6E"/>
    <w:rsid w:val="00662BA3"/>
    <w:rsid w:val="006650BB"/>
    <w:rsid w:val="00666C7E"/>
    <w:rsid w:val="00670860"/>
    <w:rsid w:val="0067213E"/>
    <w:rsid w:val="0067656C"/>
    <w:rsid w:val="0067776E"/>
    <w:rsid w:val="00683133"/>
    <w:rsid w:val="006874AA"/>
    <w:rsid w:val="0069054E"/>
    <w:rsid w:val="00690D88"/>
    <w:rsid w:val="00693902"/>
    <w:rsid w:val="00696034"/>
    <w:rsid w:val="00697729"/>
    <w:rsid w:val="006A11BF"/>
    <w:rsid w:val="006A166E"/>
    <w:rsid w:val="006A18FE"/>
    <w:rsid w:val="006A3DAB"/>
    <w:rsid w:val="006A56D5"/>
    <w:rsid w:val="006A6D8C"/>
    <w:rsid w:val="006B1984"/>
    <w:rsid w:val="006B1C4F"/>
    <w:rsid w:val="006B3C65"/>
    <w:rsid w:val="006B4188"/>
    <w:rsid w:val="006B5859"/>
    <w:rsid w:val="006B76A0"/>
    <w:rsid w:val="006C06D1"/>
    <w:rsid w:val="006C2AE3"/>
    <w:rsid w:val="006C42DE"/>
    <w:rsid w:val="006C481F"/>
    <w:rsid w:val="006C4EC9"/>
    <w:rsid w:val="006C63D1"/>
    <w:rsid w:val="006D031F"/>
    <w:rsid w:val="006D254F"/>
    <w:rsid w:val="006D397C"/>
    <w:rsid w:val="006D4748"/>
    <w:rsid w:val="006D76F7"/>
    <w:rsid w:val="006D7CBA"/>
    <w:rsid w:val="006D7E7C"/>
    <w:rsid w:val="006E6D89"/>
    <w:rsid w:val="006E6FBA"/>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58AF"/>
    <w:rsid w:val="00736D47"/>
    <w:rsid w:val="00737179"/>
    <w:rsid w:val="00741FD8"/>
    <w:rsid w:val="007422B0"/>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3FF2"/>
    <w:rsid w:val="00766EAF"/>
    <w:rsid w:val="00770D89"/>
    <w:rsid w:val="0077351E"/>
    <w:rsid w:val="00773EA6"/>
    <w:rsid w:val="007748AD"/>
    <w:rsid w:val="0078127D"/>
    <w:rsid w:val="00786388"/>
    <w:rsid w:val="00791772"/>
    <w:rsid w:val="0079213C"/>
    <w:rsid w:val="00792ED3"/>
    <w:rsid w:val="007961BA"/>
    <w:rsid w:val="007A440E"/>
    <w:rsid w:val="007B1635"/>
    <w:rsid w:val="007B56A9"/>
    <w:rsid w:val="007C28F7"/>
    <w:rsid w:val="007C76E6"/>
    <w:rsid w:val="007D298D"/>
    <w:rsid w:val="007D3172"/>
    <w:rsid w:val="007E5F35"/>
    <w:rsid w:val="007E6841"/>
    <w:rsid w:val="007F2534"/>
    <w:rsid w:val="007F321E"/>
    <w:rsid w:val="007F67BD"/>
    <w:rsid w:val="007F7861"/>
    <w:rsid w:val="008012AB"/>
    <w:rsid w:val="008021AD"/>
    <w:rsid w:val="00803A96"/>
    <w:rsid w:val="00803DF2"/>
    <w:rsid w:val="008073E0"/>
    <w:rsid w:val="00812DA0"/>
    <w:rsid w:val="00814D46"/>
    <w:rsid w:val="008249B1"/>
    <w:rsid w:val="008319D1"/>
    <w:rsid w:val="00831BBD"/>
    <w:rsid w:val="00834674"/>
    <w:rsid w:val="00834E2C"/>
    <w:rsid w:val="0083513C"/>
    <w:rsid w:val="008351D0"/>
    <w:rsid w:val="0083590A"/>
    <w:rsid w:val="0084263A"/>
    <w:rsid w:val="00847504"/>
    <w:rsid w:val="00850F25"/>
    <w:rsid w:val="00853578"/>
    <w:rsid w:val="0085412C"/>
    <w:rsid w:val="008554CE"/>
    <w:rsid w:val="008670B1"/>
    <w:rsid w:val="00871DF8"/>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2C96"/>
    <w:rsid w:val="008B33C1"/>
    <w:rsid w:val="008B75BF"/>
    <w:rsid w:val="008C35A9"/>
    <w:rsid w:val="008C3910"/>
    <w:rsid w:val="008C4C1F"/>
    <w:rsid w:val="008C5119"/>
    <w:rsid w:val="008C541C"/>
    <w:rsid w:val="008C5D9A"/>
    <w:rsid w:val="008C5F8F"/>
    <w:rsid w:val="008C7FD6"/>
    <w:rsid w:val="008D0B4B"/>
    <w:rsid w:val="008D2F6B"/>
    <w:rsid w:val="008D37FF"/>
    <w:rsid w:val="008D4976"/>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0EC2"/>
    <w:rsid w:val="0093788C"/>
    <w:rsid w:val="00940BA0"/>
    <w:rsid w:val="00943F35"/>
    <w:rsid w:val="00944F0D"/>
    <w:rsid w:val="0094515F"/>
    <w:rsid w:val="00946601"/>
    <w:rsid w:val="0095374D"/>
    <w:rsid w:val="009546AE"/>
    <w:rsid w:val="00954D13"/>
    <w:rsid w:val="00960962"/>
    <w:rsid w:val="00962644"/>
    <w:rsid w:val="00963B44"/>
    <w:rsid w:val="009648F2"/>
    <w:rsid w:val="00964A4C"/>
    <w:rsid w:val="00965C73"/>
    <w:rsid w:val="00971E6F"/>
    <w:rsid w:val="00973D2E"/>
    <w:rsid w:val="0097498F"/>
    <w:rsid w:val="00975799"/>
    <w:rsid w:val="00976E49"/>
    <w:rsid w:val="0098623F"/>
    <w:rsid w:val="009910B4"/>
    <w:rsid w:val="009958A7"/>
    <w:rsid w:val="009A1406"/>
    <w:rsid w:val="009A1645"/>
    <w:rsid w:val="009B07EC"/>
    <w:rsid w:val="009B33E1"/>
    <w:rsid w:val="009B376A"/>
    <w:rsid w:val="009B7E79"/>
    <w:rsid w:val="009C0776"/>
    <w:rsid w:val="009C0E3C"/>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1301"/>
    <w:rsid w:val="00A36F97"/>
    <w:rsid w:val="00A41B55"/>
    <w:rsid w:val="00A45CBF"/>
    <w:rsid w:val="00A473BD"/>
    <w:rsid w:val="00A521F3"/>
    <w:rsid w:val="00A52F9E"/>
    <w:rsid w:val="00A6003E"/>
    <w:rsid w:val="00A65D23"/>
    <w:rsid w:val="00A65F1C"/>
    <w:rsid w:val="00A71F0F"/>
    <w:rsid w:val="00A723A8"/>
    <w:rsid w:val="00A757A4"/>
    <w:rsid w:val="00A801CC"/>
    <w:rsid w:val="00A82DDD"/>
    <w:rsid w:val="00A868BB"/>
    <w:rsid w:val="00A91638"/>
    <w:rsid w:val="00A93A44"/>
    <w:rsid w:val="00A97773"/>
    <w:rsid w:val="00A97B64"/>
    <w:rsid w:val="00AA0C0A"/>
    <w:rsid w:val="00AA5529"/>
    <w:rsid w:val="00AA5C13"/>
    <w:rsid w:val="00AA6B93"/>
    <w:rsid w:val="00AA7011"/>
    <w:rsid w:val="00AA75BA"/>
    <w:rsid w:val="00AC0DF5"/>
    <w:rsid w:val="00AC2C1E"/>
    <w:rsid w:val="00AC415E"/>
    <w:rsid w:val="00AC4BDB"/>
    <w:rsid w:val="00AC503F"/>
    <w:rsid w:val="00AC6AC4"/>
    <w:rsid w:val="00AC7CC6"/>
    <w:rsid w:val="00AD0317"/>
    <w:rsid w:val="00AE04BB"/>
    <w:rsid w:val="00AE2FD4"/>
    <w:rsid w:val="00AF1766"/>
    <w:rsid w:val="00AF176B"/>
    <w:rsid w:val="00AF203E"/>
    <w:rsid w:val="00AF5B15"/>
    <w:rsid w:val="00B004F3"/>
    <w:rsid w:val="00B0131F"/>
    <w:rsid w:val="00B03D32"/>
    <w:rsid w:val="00B04972"/>
    <w:rsid w:val="00B04FAD"/>
    <w:rsid w:val="00B16EB6"/>
    <w:rsid w:val="00B2164E"/>
    <w:rsid w:val="00B24F85"/>
    <w:rsid w:val="00B25BCA"/>
    <w:rsid w:val="00B31422"/>
    <w:rsid w:val="00B323C3"/>
    <w:rsid w:val="00B36F34"/>
    <w:rsid w:val="00B40279"/>
    <w:rsid w:val="00B425AF"/>
    <w:rsid w:val="00B431DC"/>
    <w:rsid w:val="00B433AE"/>
    <w:rsid w:val="00B502F3"/>
    <w:rsid w:val="00B50D95"/>
    <w:rsid w:val="00B5247D"/>
    <w:rsid w:val="00B532F4"/>
    <w:rsid w:val="00B5344B"/>
    <w:rsid w:val="00B54DEA"/>
    <w:rsid w:val="00B64326"/>
    <w:rsid w:val="00B658D1"/>
    <w:rsid w:val="00B720C9"/>
    <w:rsid w:val="00B8046D"/>
    <w:rsid w:val="00B85387"/>
    <w:rsid w:val="00B9451F"/>
    <w:rsid w:val="00B9532F"/>
    <w:rsid w:val="00BA1C79"/>
    <w:rsid w:val="00BA4154"/>
    <w:rsid w:val="00BA4F09"/>
    <w:rsid w:val="00BB0020"/>
    <w:rsid w:val="00BB5E06"/>
    <w:rsid w:val="00BB7F21"/>
    <w:rsid w:val="00BC07E5"/>
    <w:rsid w:val="00BC2888"/>
    <w:rsid w:val="00BC2F27"/>
    <w:rsid w:val="00BC34EF"/>
    <w:rsid w:val="00BC38BC"/>
    <w:rsid w:val="00BC4052"/>
    <w:rsid w:val="00BC4BC8"/>
    <w:rsid w:val="00BC5097"/>
    <w:rsid w:val="00BC6518"/>
    <w:rsid w:val="00BD0D48"/>
    <w:rsid w:val="00BD12D4"/>
    <w:rsid w:val="00BD2818"/>
    <w:rsid w:val="00BD703E"/>
    <w:rsid w:val="00BE2493"/>
    <w:rsid w:val="00BE314A"/>
    <w:rsid w:val="00BF1AE9"/>
    <w:rsid w:val="00BF423D"/>
    <w:rsid w:val="00BF625B"/>
    <w:rsid w:val="00C03DF7"/>
    <w:rsid w:val="00C04266"/>
    <w:rsid w:val="00C21E57"/>
    <w:rsid w:val="00C22622"/>
    <w:rsid w:val="00C2305B"/>
    <w:rsid w:val="00C30F9B"/>
    <w:rsid w:val="00C32994"/>
    <w:rsid w:val="00C41457"/>
    <w:rsid w:val="00C434BA"/>
    <w:rsid w:val="00C457B5"/>
    <w:rsid w:val="00C60866"/>
    <w:rsid w:val="00C62347"/>
    <w:rsid w:val="00C667BE"/>
    <w:rsid w:val="00C6699B"/>
    <w:rsid w:val="00C71989"/>
    <w:rsid w:val="00C75A90"/>
    <w:rsid w:val="00C75C8E"/>
    <w:rsid w:val="00C76D6B"/>
    <w:rsid w:val="00C770CB"/>
    <w:rsid w:val="00C772E0"/>
    <w:rsid w:val="00C80C14"/>
    <w:rsid w:val="00C80D20"/>
    <w:rsid w:val="00C82058"/>
    <w:rsid w:val="00C82B9E"/>
    <w:rsid w:val="00C82D19"/>
    <w:rsid w:val="00C8388C"/>
    <w:rsid w:val="00C84A3E"/>
    <w:rsid w:val="00C85F8E"/>
    <w:rsid w:val="00C879B1"/>
    <w:rsid w:val="00C90C99"/>
    <w:rsid w:val="00C90DC4"/>
    <w:rsid w:val="00C953CC"/>
    <w:rsid w:val="00C96101"/>
    <w:rsid w:val="00CA1C7D"/>
    <w:rsid w:val="00CA58CA"/>
    <w:rsid w:val="00CA7F42"/>
    <w:rsid w:val="00CB1AF9"/>
    <w:rsid w:val="00CB4F6E"/>
    <w:rsid w:val="00CB629B"/>
    <w:rsid w:val="00CC2721"/>
    <w:rsid w:val="00CD2086"/>
    <w:rsid w:val="00CD2C95"/>
    <w:rsid w:val="00CE0337"/>
    <w:rsid w:val="00CE1533"/>
    <w:rsid w:val="00CE1842"/>
    <w:rsid w:val="00CE25A6"/>
    <w:rsid w:val="00CE2CF6"/>
    <w:rsid w:val="00CE772F"/>
    <w:rsid w:val="00CE79F1"/>
    <w:rsid w:val="00CF0AAE"/>
    <w:rsid w:val="00CF3440"/>
    <w:rsid w:val="00CF669F"/>
    <w:rsid w:val="00D00DC7"/>
    <w:rsid w:val="00D02624"/>
    <w:rsid w:val="00D038CC"/>
    <w:rsid w:val="00D11EE6"/>
    <w:rsid w:val="00D13400"/>
    <w:rsid w:val="00D1484A"/>
    <w:rsid w:val="00D15099"/>
    <w:rsid w:val="00D1520B"/>
    <w:rsid w:val="00D15600"/>
    <w:rsid w:val="00D216A2"/>
    <w:rsid w:val="00D33B64"/>
    <w:rsid w:val="00D42185"/>
    <w:rsid w:val="00D454D1"/>
    <w:rsid w:val="00D50796"/>
    <w:rsid w:val="00D508A3"/>
    <w:rsid w:val="00D52845"/>
    <w:rsid w:val="00D57DFE"/>
    <w:rsid w:val="00D60349"/>
    <w:rsid w:val="00D611DD"/>
    <w:rsid w:val="00D62327"/>
    <w:rsid w:val="00D62CEF"/>
    <w:rsid w:val="00D652AB"/>
    <w:rsid w:val="00D65822"/>
    <w:rsid w:val="00D70393"/>
    <w:rsid w:val="00D76052"/>
    <w:rsid w:val="00D81C38"/>
    <w:rsid w:val="00D838C4"/>
    <w:rsid w:val="00D84DF5"/>
    <w:rsid w:val="00D853E5"/>
    <w:rsid w:val="00D8736A"/>
    <w:rsid w:val="00D90711"/>
    <w:rsid w:val="00D95A27"/>
    <w:rsid w:val="00D96631"/>
    <w:rsid w:val="00D97BBC"/>
    <w:rsid w:val="00DA079A"/>
    <w:rsid w:val="00DA2D12"/>
    <w:rsid w:val="00DA3E13"/>
    <w:rsid w:val="00DA57D1"/>
    <w:rsid w:val="00DA6EE6"/>
    <w:rsid w:val="00DB4029"/>
    <w:rsid w:val="00DC029D"/>
    <w:rsid w:val="00DC0FDF"/>
    <w:rsid w:val="00DC1D13"/>
    <w:rsid w:val="00DC3BF8"/>
    <w:rsid w:val="00DC7083"/>
    <w:rsid w:val="00DD0E74"/>
    <w:rsid w:val="00DD2171"/>
    <w:rsid w:val="00DD7392"/>
    <w:rsid w:val="00DD7F06"/>
    <w:rsid w:val="00DE5A51"/>
    <w:rsid w:val="00DE63F5"/>
    <w:rsid w:val="00DE7984"/>
    <w:rsid w:val="00DF0197"/>
    <w:rsid w:val="00DF1E25"/>
    <w:rsid w:val="00DF239C"/>
    <w:rsid w:val="00DF26F8"/>
    <w:rsid w:val="00DF3CC0"/>
    <w:rsid w:val="00DF5361"/>
    <w:rsid w:val="00DF652C"/>
    <w:rsid w:val="00E0036A"/>
    <w:rsid w:val="00E04DFC"/>
    <w:rsid w:val="00E055CD"/>
    <w:rsid w:val="00E062E2"/>
    <w:rsid w:val="00E1038D"/>
    <w:rsid w:val="00E13F6A"/>
    <w:rsid w:val="00E165D9"/>
    <w:rsid w:val="00E17295"/>
    <w:rsid w:val="00E2078D"/>
    <w:rsid w:val="00E2311B"/>
    <w:rsid w:val="00E3014F"/>
    <w:rsid w:val="00E30F56"/>
    <w:rsid w:val="00E32FC1"/>
    <w:rsid w:val="00E3765C"/>
    <w:rsid w:val="00E40B50"/>
    <w:rsid w:val="00E40E7F"/>
    <w:rsid w:val="00E41A1E"/>
    <w:rsid w:val="00E45FAB"/>
    <w:rsid w:val="00E50082"/>
    <w:rsid w:val="00E56ACB"/>
    <w:rsid w:val="00E8003C"/>
    <w:rsid w:val="00E81637"/>
    <w:rsid w:val="00E825FC"/>
    <w:rsid w:val="00E83B53"/>
    <w:rsid w:val="00E87CFF"/>
    <w:rsid w:val="00E927D6"/>
    <w:rsid w:val="00E95F32"/>
    <w:rsid w:val="00E97521"/>
    <w:rsid w:val="00EA06DA"/>
    <w:rsid w:val="00EA3D1D"/>
    <w:rsid w:val="00EA4531"/>
    <w:rsid w:val="00EA64C3"/>
    <w:rsid w:val="00EB08A8"/>
    <w:rsid w:val="00EB3769"/>
    <w:rsid w:val="00EB665A"/>
    <w:rsid w:val="00EC04A3"/>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1A13"/>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5B50"/>
    <w:rsid w:val="00F76C95"/>
    <w:rsid w:val="00F7786A"/>
    <w:rsid w:val="00F77AE6"/>
    <w:rsid w:val="00F800C7"/>
    <w:rsid w:val="00F801A7"/>
    <w:rsid w:val="00F80B6C"/>
    <w:rsid w:val="00F85BDD"/>
    <w:rsid w:val="00F86F62"/>
    <w:rsid w:val="00F90BA4"/>
    <w:rsid w:val="00FA5284"/>
    <w:rsid w:val="00FB281B"/>
    <w:rsid w:val="00FB4B22"/>
    <w:rsid w:val="00FB4F1F"/>
    <w:rsid w:val="00FB75EC"/>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EDCD5"/>
    <w:rsid w:val="00FF4994"/>
    <w:rsid w:val="00FF51FF"/>
    <w:rsid w:val="00FF56D2"/>
    <w:rsid w:val="00FF757B"/>
    <w:rsid w:val="00FF7DD3"/>
    <w:rsid w:val="01C66108"/>
    <w:rsid w:val="01E1948F"/>
    <w:rsid w:val="0210890A"/>
    <w:rsid w:val="0312203A"/>
    <w:rsid w:val="03790279"/>
    <w:rsid w:val="0390F4F4"/>
    <w:rsid w:val="03DABC63"/>
    <w:rsid w:val="04073133"/>
    <w:rsid w:val="04FD707E"/>
    <w:rsid w:val="0546EAA3"/>
    <w:rsid w:val="05CD37B1"/>
    <w:rsid w:val="05DD2F27"/>
    <w:rsid w:val="061613D1"/>
    <w:rsid w:val="062F4C8C"/>
    <w:rsid w:val="06B294E5"/>
    <w:rsid w:val="06E27824"/>
    <w:rsid w:val="072E5D6D"/>
    <w:rsid w:val="07497E2B"/>
    <w:rsid w:val="08192947"/>
    <w:rsid w:val="090C6728"/>
    <w:rsid w:val="0B32241B"/>
    <w:rsid w:val="0B5474D6"/>
    <w:rsid w:val="0B5D0DD5"/>
    <w:rsid w:val="0B99349F"/>
    <w:rsid w:val="0DE637B6"/>
    <w:rsid w:val="0E0F1A77"/>
    <w:rsid w:val="0EC35BDF"/>
    <w:rsid w:val="0F60D04A"/>
    <w:rsid w:val="0FF7E7F8"/>
    <w:rsid w:val="1032BC47"/>
    <w:rsid w:val="10E43198"/>
    <w:rsid w:val="115E429F"/>
    <w:rsid w:val="116C3394"/>
    <w:rsid w:val="11709059"/>
    <w:rsid w:val="122B3335"/>
    <w:rsid w:val="1231E88B"/>
    <w:rsid w:val="12412BE8"/>
    <w:rsid w:val="124AFCE1"/>
    <w:rsid w:val="12AC75AA"/>
    <w:rsid w:val="13E066BA"/>
    <w:rsid w:val="13E9A345"/>
    <w:rsid w:val="16997AF6"/>
    <w:rsid w:val="176FC2AB"/>
    <w:rsid w:val="1782F542"/>
    <w:rsid w:val="1787F977"/>
    <w:rsid w:val="17C0C885"/>
    <w:rsid w:val="17DEEFDA"/>
    <w:rsid w:val="1A6FE7BF"/>
    <w:rsid w:val="1A889947"/>
    <w:rsid w:val="1AC6A69C"/>
    <w:rsid w:val="1B745CD0"/>
    <w:rsid w:val="1C31ECD0"/>
    <w:rsid w:val="1CDDDD7A"/>
    <w:rsid w:val="1DA38DFE"/>
    <w:rsid w:val="1E272B4E"/>
    <w:rsid w:val="1E4F0600"/>
    <w:rsid w:val="1E6C37DB"/>
    <w:rsid w:val="1F6F2752"/>
    <w:rsid w:val="1F96D426"/>
    <w:rsid w:val="1FC3ABCC"/>
    <w:rsid w:val="201C5C36"/>
    <w:rsid w:val="203913FC"/>
    <w:rsid w:val="21232EAB"/>
    <w:rsid w:val="2293A7E8"/>
    <w:rsid w:val="22F31839"/>
    <w:rsid w:val="230E335A"/>
    <w:rsid w:val="2335CBCB"/>
    <w:rsid w:val="245DE612"/>
    <w:rsid w:val="2517C850"/>
    <w:rsid w:val="25B321DE"/>
    <w:rsid w:val="25F7CF63"/>
    <w:rsid w:val="2644218A"/>
    <w:rsid w:val="26AC158E"/>
    <w:rsid w:val="275B8A56"/>
    <w:rsid w:val="280F03BA"/>
    <w:rsid w:val="2861D071"/>
    <w:rsid w:val="287F0FE7"/>
    <w:rsid w:val="2883C69E"/>
    <w:rsid w:val="28AABBA2"/>
    <w:rsid w:val="28BCA7A1"/>
    <w:rsid w:val="28F78293"/>
    <w:rsid w:val="28FB5DD4"/>
    <w:rsid w:val="299727C5"/>
    <w:rsid w:val="2A084919"/>
    <w:rsid w:val="2A3D6E32"/>
    <w:rsid w:val="2A8B548A"/>
    <w:rsid w:val="2AF0C35A"/>
    <w:rsid w:val="2C7EE696"/>
    <w:rsid w:val="2F0A405E"/>
    <w:rsid w:val="30D96CC6"/>
    <w:rsid w:val="30E838AC"/>
    <w:rsid w:val="312B2D32"/>
    <w:rsid w:val="31B1A7F8"/>
    <w:rsid w:val="33527875"/>
    <w:rsid w:val="33E83BCA"/>
    <w:rsid w:val="34C5F7DB"/>
    <w:rsid w:val="34D929AE"/>
    <w:rsid w:val="35D78794"/>
    <w:rsid w:val="36394655"/>
    <w:rsid w:val="3675D585"/>
    <w:rsid w:val="36E250C7"/>
    <w:rsid w:val="3702003D"/>
    <w:rsid w:val="37ADE477"/>
    <w:rsid w:val="389D4C9B"/>
    <w:rsid w:val="39379E74"/>
    <w:rsid w:val="3952A720"/>
    <w:rsid w:val="39B8F474"/>
    <w:rsid w:val="3A0BAE40"/>
    <w:rsid w:val="3A2B3A39"/>
    <w:rsid w:val="3B66FD8F"/>
    <w:rsid w:val="3BEF5676"/>
    <w:rsid w:val="3BFC88BC"/>
    <w:rsid w:val="3C84DED1"/>
    <w:rsid w:val="3D718BA1"/>
    <w:rsid w:val="3EB0B9FF"/>
    <w:rsid w:val="4062D638"/>
    <w:rsid w:val="406E7E2E"/>
    <w:rsid w:val="408A82D3"/>
    <w:rsid w:val="424E5433"/>
    <w:rsid w:val="42C6B888"/>
    <w:rsid w:val="4530D718"/>
    <w:rsid w:val="4537BAD5"/>
    <w:rsid w:val="45D31145"/>
    <w:rsid w:val="462DD09D"/>
    <w:rsid w:val="463CC68B"/>
    <w:rsid w:val="467B411D"/>
    <w:rsid w:val="47143D66"/>
    <w:rsid w:val="478E0C78"/>
    <w:rsid w:val="47A925B0"/>
    <w:rsid w:val="48036411"/>
    <w:rsid w:val="48ED8BB0"/>
    <w:rsid w:val="49A810C5"/>
    <w:rsid w:val="4A1A7B87"/>
    <w:rsid w:val="4A7A7DA2"/>
    <w:rsid w:val="4AE40F29"/>
    <w:rsid w:val="4C297AED"/>
    <w:rsid w:val="4C52D427"/>
    <w:rsid w:val="4CC76515"/>
    <w:rsid w:val="4D76F95A"/>
    <w:rsid w:val="4DC03E03"/>
    <w:rsid w:val="4DC9AD51"/>
    <w:rsid w:val="4E135347"/>
    <w:rsid w:val="4E9E5260"/>
    <w:rsid w:val="4F18FC19"/>
    <w:rsid w:val="4F8D506D"/>
    <w:rsid w:val="50110D0B"/>
    <w:rsid w:val="506C90B7"/>
    <w:rsid w:val="50BAA894"/>
    <w:rsid w:val="50C6AC55"/>
    <w:rsid w:val="51BB53D8"/>
    <w:rsid w:val="524E1B05"/>
    <w:rsid w:val="527384BC"/>
    <w:rsid w:val="527AAB7D"/>
    <w:rsid w:val="52E58B15"/>
    <w:rsid w:val="5435597B"/>
    <w:rsid w:val="54C929B2"/>
    <w:rsid w:val="55B5AA8E"/>
    <w:rsid w:val="565B1BC9"/>
    <w:rsid w:val="568ECD6D"/>
    <w:rsid w:val="59727C15"/>
    <w:rsid w:val="5AC65851"/>
    <w:rsid w:val="5B271B12"/>
    <w:rsid w:val="5B75AB68"/>
    <w:rsid w:val="5BEB16A2"/>
    <w:rsid w:val="5BF2AF36"/>
    <w:rsid w:val="5C4483D4"/>
    <w:rsid w:val="5CF11512"/>
    <w:rsid w:val="5DA64C2A"/>
    <w:rsid w:val="5E6E47C6"/>
    <w:rsid w:val="5F5D12A7"/>
    <w:rsid w:val="5FAC950E"/>
    <w:rsid w:val="5FB9F417"/>
    <w:rsid w:val="601D46B5"/>
    <w:rsid w:val="601F4E8F"/>
    <w:rsid w:val="609EF65A"/>
    <w:rsid w:val="61CD40C0"/>
    <w:rsid w:val="61D72DB8"/>
    <w:rsid w:val="6215BF01"/>
    <w:rsid w:val="62B9D872"/>
    <w:rsid w:val="6358C8F6"/>
    <w:rsid w:val="6586ACA4"/>
    <w:rsid w:val="65EFBCEE"/>
    <w:rsid w:val="66DE490D"/>
    <w:rsid w:val="67B4EE1A"/>
    <w:rsid w:val="67FF5C31"/>
    <w:rsid w:val="682C5521"/>
    <w:rsid w:val="682CAD42"/>
    <w:rsid w:val="690FAFF8"/>
    <w:rsid w:val="6BD17CCC"/>
    <w:rsid w:val="6D982B75"/>
    <w:rsid w:val="6DB362D8"/>
    <w:rsid w:val="6E617C9B"/>
    <w:rsid w:val="6E7D0FFD"/>
    <w:rsid w:val="6EC41C23"/>
    <w:rsid w:val="70387543"/>
    <w:rsid w:val="7048E7BE"/>
    <w:rsid w:val="724919A8"/>
    <w:rsid w:val="749663E3"/>
    <w:rsid w:val="74A2C8F6"/>
    <w:rsid w:val="74CFF936"/>
    <w:rsid w:val="753704A0"/>
    <w:rsid w:val="758B65F5"/>
    <w:rsid w:val="7649138D"/>
    <w:rsid w:val="768A5819"/>
    <w:rsid w:val="769AF290"/>
    <w:rsid w:val="76F342D8"/>
    <w:rsid w:val="77371C68"/>
    <w:rsid w:val="78ACCC0B"/>
    <w:rsid w:val="78DDD949"/>
    <w:rsid w:val="791A93D2"/>
    <w:rsid w:val="7987A95D"/>
    <w:rsid w:val="79C2F439"/>
    <w:rsid w:val="79EBA135"/>
    <w:rsid w:val="7C7504CD"/>
    <w:rsid w:val="7D846C5F"/>
    <w:rsid w:val="7E380253"/>
    <w:rsid w:val="7E3C2148"/>
    <w:rsid w:val="7F133ED0"/>
    <w:rsid w:val="7F8B40CA"/>
    <w:rsid w:val="7F9E93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A04CAB"/>
  <w15:chartTrackingRefBased/>
  <w15:docId w15:val="{8D22FF9E-9AB2-4D79-AD71-E8D5614D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rPr>
  </w:style>
  <w:style w:type="character" w:styleId="CommentReference">
    <w:name w:val="annotation reference"/>
    <w:rsid w:val="00AC2C1E"/>
    <w:rPr>
      <w:sz w:val="16"/>
      <w:szCs w:val="16"/>
    </w:rPr>
  </w:style>
  <w:style w:type="paragraph" w:styleId="CommentText">
    <w:name w:val="annotation text"/>
    <w:basedOn w:val="Normal"/>
    <w:link w:val="CommentTextChar"/>
    <w:rsid w:val="00AC2C1E"/>
  </w:style>
  <w:style w:type="character" w:customStyle="1" w:styleId="CommentTextChar">
    <w:name w:val="Comment Text Char"/>
    <w:link w:val="CommentText"/>
    <w:rsid w:val="00AC2C1E"/>
    <w:rPr>
      <w:rFonts w:eastAsia="Times New Roman"/>
    </w:rPr>
  </w:style>
  <w:style w:type="paragraph" w:styleId="CommentSubject">
    <w:name w:val="annotation subject"/>
    <w:basedOn w:val="CommentText"/>
    <w:next w:val="CommentText"/>
    <w:link w:val="CommentSubjectChar"/>
    <w:rsid w:val="00AC2C1E"/>
    <w:rPr>
      <w:b/>
      <w:bCs/>
    </w:rPr>
  </w:style>
  <w:style w:type="character" w:customStyle="1" w:styleId="CommentSubjectChar">
    <w:name w:val="Comment Subject Char"/>
    <w:link w:val="CommentSubject"/>
    <w:rsid w:val="00AC2C1E"/>
    <w:rPr>
      <w:rFonts w:eastAsia="Times New Roman"/>
      <w:b/>
      <w:bCs/>
    </w:rPr>
  </w:style>
  <w:style w:type="character" w:styleId="Hyperlink">
    <w:name w:val="Hyperlink"/>
    <w:rsid w:val="00431CD4"/>
    <w:rPr>
      <w:color w:val="0563C1"/>
      <w:u w:val="single"/>
    </w:rPr>
  </w:style>
  <w:style w:type="character" w:styleId="UnresolvedMention">
    <w:name w:val="Unresolved Mention"/>
    <w:uiPriority w:val="99"/>
    <w:semiHidden/>
    <w:unhideWhenUsed/>
    <w:rsid w:val="00431CD4"/>
    <w:rPr>
      <w:color w:val="605E5C"/>
      <w:shd w:val="clear" w:color="auto" w:fill="E1DFDD"/>
    </w:rPr>
  </w:style>
  <w:style w:type="paragraph" w:styleId="Revision">
    <w:name w:val="Revision"/>
    <w:hidden/>
    <w:uiPriority w:val="99"/>
    <w:semiHidden/>
    <w:rsid w:val="00E062E2"/>
    <w:rPr>
      <w:rFonts w:eastAsia="Times New Roman"/>
    </w:rPr>
  </w:style>
  <w:style w:type="character" w:styleId="FollowedHyperlink">
    <w:name w:val="FollowedHyperlink"/>
    <w:rsid w:val="003971AC"/>
    <w:rPr>
      <w:color w:val="954F72"/>
      <w:u w:val="single"/>
    </w:rPr>
  </w:style>
  <w:style w:type="paragraph" w:styleId="ListParagraph">
    <w:name w:val="List Paragraph"/>
    <w:basedOn w:val="Normal"/>
    <w:uiPriority w:val="34"/>
    <w:qFormat/>
    <w:pPr>
      <w:ind w:left="720"/>
      <w:contextualSpacing/>
    </w:pPr>
  </w:style>
  <w:style w:type="character" w:styleId="Mention">
    <w:name w:val="Mention"/>
    <w:uiPriority w:val="99"/>
    <w:unhideWhenUsed/>
    <w:rsid w:val="006149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84">
      <w:bodyDiv w:val="1"/>
      <w:marLeft w:val="0"/>
      <w:marRight w:val="0"/>
      <w:marTop w:val="0"/>
      <w:marBottom w:val="0"/>
      <w:divBdr>
        <w:top w:val="none" w:sz="0" w:space="0" w:color="auto"/>
        <w:left w:val="none" w:sz="0" w:space="0" w:color="auto"/>
        <w:bottom w:val="none" w:sz="0" w:space="0" w:color="auto"/>
        <w:right w:val="none" w:sz="0" w:space="0" w:color="auto"/>
      </w:divBdr>
    </w:div>
    <w:div w:id="105199036">
      <w:bodyDiv w:val="1"/>
      <w:marLeft w:val="0"/>
      <w:marRight w:val="0"/>
      <w:marTop w:val="0"/>
      <w:marBottom w:val="0"/>
      <w:divBdr>
        <w:top w:val="none" w:sz="0" w:space="0" w:color="auto"/>
        <w:left w:val="none" w:sz="0" w:space="0" w:color="auto"/>
        <w:bottom w:val="none" w:sz="0" w:space="0" w:color="auto"/>
        <w:right w:val="none" w:sz="0" w:space="0" w:color="auto"/>
      </w:divBdr>
    </w:div>
    <w:div w:id="112330782">
      <w:bodyDiv w:val="1"/>
      <w:marLeft w:val="0"/>
      <w:marRight w:val="0"/>
      <w:marTop w:val="0"/>
      <w:marBottom w:val="0"/>
      <w:divBdr>
        <w:top w:val="none" w:sz="0" w:space="0" w:color="auto"/>
        <w:left w:val="none" w:sz="0" w:space="0" w:color="auto"/>
        <w:bottom w:val="none" w:sz="0" w:space="0" w:color="auto"/>
        <w:right w:val="none" w:sz="0" w:space="0" w:color="auto"/>
      </w:divBdr>
    </w:div>
    <w:div w:id="414401406">
      <w:bodyDiv w:val="1"/>
      <w:marLeft w:val="0"/>
      <w:marRight w:val="0"/>
      <w:marTop w:val="0"/>
      <w:marBottom w:val="0"/>
      <w:divBdr>
        <w:top w:val="none" w:sz="0" w:space="0" w:color="auto"/>
        <w:left w:val="none" w:sz="0" w:space="0" w:color="auto"/>
        <w:bottom w:val="none" w:sz="0" w:space="0" w:color="auto"/>
        <w:right w:val="none" w:sz="0" w:space="0" w:color="auto"/>
      </w:divBdr>
    </w:div>
    <w:div w:id="869294590">
      <w:bodyDiv w:val="1"/>
      <w:marLeft w:val="0"/>
      <w:marRight w:val="0"/>
      <w:marTop w:val="0"/>
      <w:marBottom w:val="0"/>
      <w:divBdr>
        <w:top w:val="none" w:sz="0" w:space="0" w:color="auto"/>
        <w:left w:val="none" w:sz="0" w:space="0" w:color="auto"/>
        <w:bottom w:val="none" w:sz="0" w:space="0" w:color="auto"/>
        <w:right w:val="none" w:sz="0" w:space="0" w:color="auto"/>
      </w:divBdr>
    </w:div>
    <w:div w:id="876163264">
      <w:bodyDiv w:val="1"/>
      <w:marLeft w:val="0"/>
      <w:marRight w:val="0"/>
      <w:marTop w:val="0"/>
      <w:marBottom w:val="0"/>
      <w:divBdr>
        <w:top w:val="none" w:sz="0" w:space="0" w:color="auto"/>
        <w:left w:val="none" w:sz="0" w:space="0" w:color="auto"/>
        <w:bottom w:val="none" w:sz="0" w:space="0" w:color="auto"/>
        <w:right w:val="none" w:sz="0" w:space="0" w:color="auto"/>
      </w:divBdr>
    </w:div>
    <w:div w:id="1181623852">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672442707">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image" Target="media/image4.png"/><Relationship Id="rId17" Type="http://schemas.microsoft.com/office/2020/10/relationships/intelligence" Target="intelligence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nwm-trial.etsi.org/"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1054</Words>
  <Characters>6009</Characters>
  <Application>Microsoft Office Word</Application>
  <DocSecurity>0</DocSecurity>
  <Lines>50</Lines>
  <Paragraphs>14</Paragraphs>
  <ScaleCrop>false</ScaleCrop>
  <Company>ETSI Secretariat</Company>
  <LinksUpToDate>false</LinksUpToDate>
  <CharactersWithSpaces>7049</CharactersWithSpaces>
  <SharedDoc>false</SharedDoc>
  <HLinks>
    <vt:vector size="18" baseType="variant">
      <vt:variant>
        <vt:i4>1638466</vt:i4>
      </vt:variant>
      <vt:variant>
        <vt:i4>3</vt:i4>
      </vt:variant>
      <vt:variant>
        <vt:i4>0</vt:i4>
      </vt:variant>
      <vt:variant>
        <vt:i4>5</vt:i4>
      </vt:variant>
      <vt:variant>
        <vt:lpwstr>https://nwm-trial.etsi.org/</vt:lpwstr>
      </vt:variant>
      <vt:variant>
        <vt:lpwstr>/documents/9149</vt:lpwstr>
      </vt:variant>
      <vt:variant>
        <vt:i4>1638466</vt:i4>
      </vt:variant>
      <vt:variant>
        <vt:i4>0</vt:i4>
      </vt:variant>
      <vt:variant>
        <vt:i4>0</vt:i4>
      </vt:variant>
      <vt:variant>
        <vt:i4>5</vt:i4>
      </vt:variant>
      <vt:variant>
        <vt:lpwstr>https://nwm-trial.etsi.org/</vt:lpwstr>
      </vt:variant>
      <vt:variant>
        <vt:lpwstr>/documents/9149</vt:lpwstr>
      </vt:variant>
      <vt:variant>
        <vt:i4>1704035</vt:i4>
      </vt:variant>
      <vt:variant>
        <vt:i4>0</vt:i4>
      </vt:variant>
      <vt:variant>
        <vt:i4>0</vt:i4>
      </vt:variant>
      <vt:variant>
        <vt:i4>5</vt:i4>
      </vt:variant>
      <vt:variant>
        <vt:lpwstr>mailto:sapan.shah@nokia.com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Sapan Shah (Nokia)</cp:lastModifiedBy>
  <cp:revision>59</cp:revision>
  <dcterms:created xsi:type="dcterms:W3CDTF">2025-07-28T15:23:00Z</dcterms:created>
  <dcterms:modified xsi:type="dcterms:W3CDTF">2025-08-18T10:57:00Z</dcterms:modified>
</cp:coreProperties>
</file>